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E73" w:rsidRDefault="00861E73" w:rsidP="00604BD2">
      <w:pPr>
        <w:ind w:hanging="709"/>
        <w:jc w:val="right"/>
        <w:rPr>
          <w:sz w:val="26"/>
          <w:szCs w:val="26"/>
        </w:rPr>
      </w:pPr>
    </w:p>
    <w:p w:rsidR="00861E73" w:rsidRDefault="00861E73" w:rsidP="00604BD2">
      <w:pPr>
        <w:ind w:hanging="709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861E73" w:rsidRPr="007933E1" w:rsidRDefault="00861E73" w:rsidP="00604BD2">
      <w:pPr>
        <w:pStyle w:val="ConsPlusNormal"/>
        <w:tabs>
          <w:tab w:val="left" w:pos="4820"/>
        </w:tabs>
        <w:ind w:firstLine="709"/>
        <w:jc w:val="right"/>
        <w:rPr>
          <w:rFonts w:ascii="12" w:hAnsi="12" w:cs="Times New Roman"/>
          <w:sz w:val="24"/>
          <w:szCs w:val="24"/>
        </w:rPr>
      </w:pPr>
      <w:r w:rsidRPr="007933E1">
        <w:rPr>
          <w:rFonts w:ascii="12" w:hAnsi="12" w:cs="Times New Roman"/>
          <w:sz w:val="24"/>
          <w:szCs w:val="24"/>
        </w:rPr>
        <w:t>к решению Совета депутатов</w:t>
      </w:r>
    </w:p>
    <w:p w:rsidR="00861E73" w:rsidRPr="007933E1" w:rsidRDefault="00861E73" w:rsidP="00604BD2">
      <w:pPr>
        <w:pStyle w:val="ConsPlusNormal"/>
        <w:tabs>
          <w:tab w:val="left" w:pos="4820"/>
        </w:tabs>
        <w:ind w:firstLine="709"/>
        <w:jc w:val="right"/>
        <w:rPr>
          <w:rFonts w:ascii="12" w:hAnsi="12" w:cs="Times New Roman"/>
          <w:sz w:val="24"/>
          <w:szCs w:val="24"/>
        </w:rPr>
      </w:pPr>
      <w:r w:rsidRPr="007933E1">
        <w:rPr>
          <w:rFonts w:ascii="12" w:hAnsi="12" w:cs="Times New Roman"/>
          <w:sz w:val="24"/>
          <w:szCs w:val="24"/>
        </w:rPr>
        <w:t>муниципального образования «Можгинский район»</w:t>
      </w:r>
    </w:p>
    <w:p w:rsidR="00861E73" w:rsidRPr="00390A81" w:rsidRDefault="00861E73" w:rsidP="00604BD2">
      <w:pPr>
        <w:pStyle w:val="ConsPlusNormal"/>
        <w:tabs>
          <w:tab w:val="left" w:pos="4820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7933E1">
        <w:rPr>
          <w:rFonts w:ascii="12" w:hAnsi="12" w:cs="Times New Roman"/>
          <w:sz w:val="24"/>
          <w:szCs w:val="24"/>
        </w:rPr>
        <w:t xml:space="preserve">от </w:t>
      </w:r>
      <w:r>
        <w:rPr>
          <w:rFonts w:ascii="12" w:hAnsi="12" w:cs="Times New Roman"/>
          <w:sz w:val="24"/>
          <w:szCs w:val="24"/>
        </w:rPr>
        <w:t>27 мая</w:t>
      </w:r>
      <w:r w:rsidRPr="007933E1">
        <w:rPr>
          <w:rFonts w:ascii="12" w:hAnsi="12" w:cs="Times New Roman"/>
          <w:sz w:val="24"/>
          <w:szCs w:val="24"/>
        </w:rPr>
        <w:t xml:space="preserve">  2015 года № </w:t>
      </w:r>
      <w:r>
        <w:rPr>
          <w:rFonts w:ascii="Times New Roman" w:hAnsi="Times New Roman" w:cs="Times New Roman"/>
          <w:sz w:val="24"/>
          <w:szCs w:val="24"/>
        </w:rPr>
        <w:t>31.3</w:t>
      </w:r>
    </w:p>
    <w:p w:rsidR="00861E73" w:rsidRDefault="00861E73" w:rsidP="00390A81">
      <w:pPr>
        <w:rPr>
          <w:sz w:val="26"/>
          <w:szCs w:val="26"/>
        </w:rPr>
      </w:pPr>
    </w:p>
    <w:p w:rsidR="00861E73" w:rsidRPr="001F1431" w:rsidRDefault="00861E73" w:rsidP="00604BD2">
      <w:pPr>
        <w:pStyle w:val="ConsPlusNormal"/>
        <w:tabs>
          <w:tab w:val="left" w:pos="4820"/>
        </w:tabs>
        <w:ind w:firstLine="709"/>
        <w:jc w:val="right"/>
        <w:rPr>
          <w:rFonts w:ascii="12" w:hAnsi="12" w:cs="Times New Roman"/>
          <w:sz w:val="22"/>
          <w:szCs w:val="22"/>
        </w:rPr>
      </w:pPr>
      <w:r w:rsidRPr="001F1431">
        <w:rPr>
          <w:rFonts w:ascii="12" w:hAnsi="12" w:cs="Times New Roman"/>
          <w:sz w:val="22"/>
          <w:szCs w:val="22"/>
        </w:rPr>
        <w:t>Приложение 1.</w:t>
      </w:r>
      <w:r>
        <w:rPr>
          <w:rFonts w:ascii="12" w:hAnsi="12" w:cs="Times New Roman"/>
          <w:sz w:val="22"/>
          <w:szCs w:val="22"/>
        </w:rPr>
        <w:t>2</w:t>
      </w:r>
    </w:p>
    <w:p w:rsidR="00861E73" w:rsidRPr="001F1431" w:rsidRDefault="00861E73" w:rsidP="00604BD2">
      <w:pPr>
        <w:pStyle w:val="ConsPlusNormal"/>
        <w:tabs>
          <w:tab w:val="left" w:pos="4820"/>
        </w:tabs>
        <w:ind w:firstLine="709"/>
        <w:jc w:val="right"/>
        <w:rPr>
          <w:rFonts w:ascii="12" w:hAnsi="12" w:cs="Times New Roman"/>
          <w:sz w:val="22"/>
          <w:szCs w:val="22"/>
        </w:rPr>
      </w:pPr>
      <w:r w:rsidRPr="001F1431">
        <w:rPr>
          <w:rFonts w:ascii="12" w:hAnsi="12" w:cs="Times New Roman"/>
          <w:sz w:val="22"/>
          <w:szCs w:val="22"/>
        </w:rPr>
        <w:t>к решению Совета депутатов</w:t>
      </w:r>
    </w:p>
    <w:p w:rsidR="00861E73" w:rsidRPr="001F1431" w:rsidRDefault="00861E73" w:rsidP="00604BD2">
      <w:pPr>
        <w:pStyle w:val="ConsPlusNormal"/>
        <w:tabs>
          <w:tab w:val="left" w:pos="4820"/>
        </w:tabs>
        <w:ind w:firstLine="709"/>
        <w:jc w:val="right"/>
        <w:rPr>
          <w:rFonts w:ascii="12" w:hAnsi="12" w:cs="Times New Roman"/>
          <w:sz w:val="22"/>
          <w:szCs w:val="22"/>
        </w:rPr>
      </w:pPr>
      <w:r w:rsidRPr="001F1431">
        <w:rPr>
          <w:rFonts w:ascii="12" w:hAnsi="12" w:cs="Times New Roman"/>
          <w:sz w:val="22"/>
          <w:szCs w:val="22"/>
        </w:rPr>
        <w:t>муниципального образования «Можгинский район»</w:t>
      </w:r>
    </w:p>
    <w:p w:rsidR="00861E73" w:rsidRDefault="00861E73" w:rsidP="00604BD2">
      <w:pPr>
        <w:pStyle w:val="ConsPlusNormal"/>
        <w:tabs>
          <w:tab w:val="left" w:pos="4820"/>
        </w:tabs>
        <w:ind w:firstLine="0"/>
        <w:jc w:val="right"/>
        <w:rPr>
          <w:rFonts w:ascii="12" w:hAnsi="12" w:cs="Times New Roman"/>
          <w:sz w:val="22"/>
          <w:szCs w:val="22"/>
        </w:rPr>
      </w:pPr>
      <w:r>
        <w:rPr>
          <w:rFonts w:ascii="12" w:hAnsi="12" w:cs="Times New Roman"/>
          <w:sz w:val="22"/>
          <w:szCs w:val="22"/>
        </w:rPr>
        <w:t>«О бюджете муниципального образования</w:t>
      </w:r>
    </w:p>
    <w:p w:rsidR="00861E73" w:rsidRDefault="00861E73" w:rsidP="00604BD2">
      <w:pPr>
        <w:pStyle w:val="ConsPlusNormal"/>
        <w:tabs>
          <w:tab w:val="left" w:pos="4820"/>
        </w:tabs>
        <w:ind w:firstLine="0"/>
        <w:jc w:val="right"/>
        <w:rPr>
          <w:rFonts w:ascii="12" w:hAnsi="12" w:cs="Times New Roman"/>
          <w:sz w:val="22"/>
          <w:szCs w:val="22"/>
        </w:rPr>
      </w:pPr>
      <w:r>
        <w:rPr>
          <w:rFonts w:ascii="12" w:hAnsi="12" w:cs="Times New Roman"/>
          <w:sz w:val="22"/>
          <w:szCs w:val="22"/>
        </w:rPr>
        <w:t xml:space="preserve"> «Можгинский район» на 2015 год </w:t>
      </w:r>
    </w:p>
    <w:p w:rsidR="00861E73" w:rsidRDefault="00861E73" w:rsidP="00604BD2">
      <w:pPr>
        <w:pStyle w:val="ConsPlusNormal"/>
        <w:tabs>
          <w:tab w:val="left" w:pos="4820"/>
        </w:tabs>
        <w:ind w:firstLine="0"/>
        <w:jc w:val="right"/>
        <w:rPr>
          <w:rFonts w:ascii="12" w:hAnsi="12" w:cs="Times New Roman"/>
          <w:sz w:val="22"/>
          <w:szCs w:val="22"/>
        </w:rPr>
      </w:pPr>
      <w:r>
        <w:rPr>
          <w:rFonts w:ascii="12" w:hAnsi="12" w:cs="Times New Roman"/>
          <w:sz w:val="22"/>
          <w:szCs w:val="22"/>
        </w:rPr>
        <w:t>и плановый период 2016 и 2017 годов»</w:t>
      </w:r>
    </w:p>
    <w:p w:rsidR="00861E73" w:rsidRPr="00362652" w:rsidRDefault="00861E73" w:rsidP="00604BD2">
      <w:pPr>
        <w:pStyle w:val="ConsPlusNormal"/>
        <w:tabs>
          <w:tab w:val="left" w:pos="4820"/>
        </w:tabs>
        <w:ind w:firstLine="0"/>
        <w:jc w:val="right"/>
        <w:rPr>
          <w:rFonts w:ascii="12" w:hAnsi="12" w:cs="Times New Roman"/>
          <w:sz w:val="6"/>
          <w:szCs w:val="6"/>
        </w:rPr>
      </w:pPr>
    </w:p>
    <w:p w:rsidR="00861E73" w:rsidRPr="00003FA4" w:rsidRDefault="00861E73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6"/>
          <w:szCs w:val="6"/>
        </w:rPr>
      </w:pPr>
    </w:p>
    <w:p w:rsidR="00861E73" w:rsidRDefault="00861E73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24"/>
          <w:szCs w:val="24"/>
        </w:rPr>
      </w:pPr>
    </w:p>
    <w:p w:rsidR="00861E73" w:rsidRDefault="00861E73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24"/>
          <w:szCs w:val="24"/>
        </w:rPr>
      </w:pPr>
      <w:r>
        <w:rPr>
          <w:rFonts w:ascii="12" w:hAnsi="12" w:cs="Times New Roman"/>
          <w:b/>
          <w:sz w:val="24"/>
          <w:szCs w:val="24"/>
        </w:rPr>
        <w:t xml:space="preserve">Прогнозируемый объем поступления дополнительных доходов </w:t>
      </w:r>
    </w:p>
    <w:p w:rsidR="00861E73" w:rsidRDefault="00861E73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24"/>
          <w:szCs w:val="24"/>
        </w:rPr>
      </w:pPr>
      <w:r>
        <w:rPr>
          <w:rFonts w:ascii="12" w:hAnsi="12" w:cs="Times New Roman"/>
          <w:b/>
          <w:sz w:val="24"/>
          <w:szCs w:val="24"/>
        </w:rPr>
        <w:t xml:space="preserve">бюджета муниципального образования «Можгинский район» </w:t>
      </w:r>
    </w:p>
    <w:p w:rsidR="00861E73" w:rsidRDefault="00861E73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24"/>
          <w:szCs w:val="24"/>
        </w:rPr>
      </w:pPr>
      <w:r>
        <w:rPr>
          <w:rFonts w:ascii="12" w:hAnsi="12" w:cs="Times New Roman"/>
          <w:b/>
          <w:sz w:val="24"/>
          <w:szCs w:val="24"/>
        </w:rPr>
        <w:t xml:space="preserve">на 2015 год и плановый период 2016 и 2017 годов </w:t>
      </w:r>
    </w:p>
    <w:p w:rsidR="00861E73" w:rsidRDefault="00861E73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b/>
          <w:sz w:val="24"/>
          <w:szCs w:val="24"/>
        </w:rPr>
      </w:pPr>
      <w:r w:rsidRPr="001F1431">
        <w:rPr>
          <w:rFonts w:ascii="12" w:hAnsi="12" w:cs="Times New Roman"/>
          <w:b/>
          <w:sz w:val="24"/>
          <w:szCs w:val="24"/>
        </w:rPr>
        <w:t xml:space="preserve">сверх сумм, установленных </w:t>
      </w:r>
      <w:r w:rsidRPr="00093ABE">
        <w:rPr>
          <w:rFonts w:ascii="12" w:hAnsi="12" w:cs="Times New Roman"/>
          <w:b/>
          <w:sz w:val="24"/>
          <w:szCs w:val="24"/>
        </w:rPr>
        <w:t>приложени</w:t>
      </w:r>
      <w:r>
        <w:rPr>
          <w:rFonts w:ascii="12" w:hAnsi="12" w:cs="Times New Roman"/>
          <w:b/>
          <w:sz w:val="24"/>
          <w:szCs w:val="24"/>
        </w:rPr>
        <w:t>ем</w:t>
      </w:r>
      <w:r w:rsidRPr="00093ABE">
        <w:rPr>
          <w:rFonts w:ascii="12" w:hAnsi="12" w:cs="Times New Roman"/>
          <w:b/>
          <w:sz w:val="24"/>
          <w:szCs w:val="24"/>
        </w:rPr>
        <w:t xml:space="preserve"> 1</w:t>
      </w:r>
      <w:r>
        <w:rPr>
          <w:rFonts w:ascii="12" w:hAnsi="12" w:cs="Times New Roman"/>
          <w:b/>
          <w:sz w:val="24"/>
          <w:szCs w:val="24"/>
        </w:rPr>
        <w:t xml:space="preserve"> и 1.1</w:t>
      </w:r>
    </w:p>
    <w:p w:rsidR="00861E73" w:rsidRPr="008A29A0" w:rsidRDefault="00861E73" w:rsidP="00604BD2">
      <w:pPr>
        <w:pStyle w:val="ConsPlusNormal"/>
        <w:tabs>
          <w:tab w:val="left" w:pos="4820"/>
        </w:tabs>
        <w:ind w:firstLine="0"/>
        <w:jc w:val="center"/>
        <w:rPr>
          <w:rFonts w:ascii="12" w:hAnsi="12" w:cs="Times New Roman"/>
          <w:sz w:val="4"/>
          <w:szCs w:val="4"/>
        </w:rPr>
      </w:pPr>
    </w:p>
    <w:tbl>
      <w:tblPr>
        <w:tblW w:w="27793" w:type="dxa"/>
        <w:tblLook w:val="00A0"/>
      </w:tblPr>
      <w:tblGrid>
        <w:gridCol w:w="627"/>
        <w:gridCol w:w="627"/>
        <w:gridCol w:w="628"/>
        <w:gridCol w:w="508"/>
        <w:gridCol w:w="4239"/>
        <w:gridCol w:w="976"/>
        <w:gridCol w:w="315"/>
        <w:gridCol w:w="693"/>
        <w:gridCol w:w="993"/>
        <w:gridCol w:w="17610"/>
        <w:gridCol w:w="577"/>
      </w:tblGrid>
      <w:tr w:rsidR="00861E73" w:rsidTr="00CB5D04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E73" w:rsidRDefault="00861E73" w:rsidP="00CB5D04">
            <w:pPr>
              <w:spacing w:line="80" w:lineRule="exac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E73" w:rsidRDefault="00861E73" w:rsidP="00CB5D04">
            <w:pPr>
              <w:spacing w:line="80" w:lineRule="exac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E73" w:rsidRDefault="00861E73" w:rsidP="00CB5D04">
            <w:pPr>
              <w:spacing w:line="80" w:lineRule="exact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E73" w:rsidRDefault="00861E73" w:rsidP="00CB5D04">
            <w:pPr>
              <w:spacing w:line="80" w:lineRule="exact"/>
              <w:rPr>
                <w:sz w:val="20"/>
                <w:szCs w:val="20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E73" w:rsidRDefault="00861E73" w:rsidP="00CB5D04">
            <w:pPr>
              <w:spacing w:line="80" w:lineRule="exact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E73" w:rsidRDefault="00861E73" w:rsidP="00CB5D04">
            <w:pPr>
              <w:spacing w:line="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9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E73" w:rsidRDefault="00861E73" w:rsidP="00CB5D04">
            <w:pPr>
              <w:spacing w:line="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E73" w:rsidRDefault="00861E73" w:rsidP="00CB5D04">
            <w:pPr>
              <w:spacing w:line="80" w:lineRule="exac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тыс. руб.</w:t>
            </w:r>
          </w:p>
        </w:tc>
      </w:tr>
      <w:tr w:rsidR="00861E73" w:rsidTr="00CB5D04">
        <w:trPr>
          <w:gridAfter w:val="2"/>
          <w:wAfter w:w="18187" w:type="dxa"/>
          <w:trHeight w:val="316"/>
        </w:trPr>
        <w:tc>
          <w:tcPr>
            <w:tcW w:w="1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E73" w:rsidRPr="00003FA4" w:rsidRDefault="00861E73" w:rsidP="00CB5D04">
            <w:pPr>
              <w:jc w:val="center"/>
              <w:rPr>
                <w:b/>
                <w:bCs/>
              </w:rPr>
            </w:pPr>
            <w:r w:rsidRPr="00003FA4">
              <w:rPr>
                <w:b/>
                <w:bCs/>
                <w:sz w:val="22"/>
                <w:szCs w:val="22"/>
              </w:rPr>
              <w:t>Код БКД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E73" w:rsidRPr="00003FA4" w:rsidRDefault="00861E73" w:rsidP="00CB5D04">
            <w:pPr>
              <w:jc w:val="center"/>
              <w:rPr>
                <w:b/>
                <w:bCs/>
              </w:rPr>
            </w:pPr>
            <w:r w:rsidRPr="00003FA4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E73" w:rsidRPr="00003FA4" w:rsidRDefault="00861E73" w:rsidP="00CB5D04">
            <w:pPr>
              <w:jc w:val="center"/>
              <w:rPr>
                <w:b/>
                <w:bCs/>
                <w:sz w:val="20"/>
                <w:szCs w:val="20"/>
              </w:rPr>
            </w:pPr>
            <w:r w:rsidRPr="00003FA4">
              <w:rPr>
                <w:b/>
                <w:bCs/>
                <w:sz w:val="20"/>
                <w:szCs w:val="20"/>
              </w:rPr>
              <w:t>Сумма на 201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03FA4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E73" w:rsidRPr="00003FA4" w:rsidRDefault="00861E73" w:rsidP="00CB5D04">
            <w:pPr>
              <w:jc w:val="center"/>
              <w:rPr>
                <w:b/>
                <w:bCs/>
                <w:sz w:val="20"/>
                <w:szCs w:val="20"/>
              </w:rPr>
            </w:pPr>
            <w:r w:rsidRPr="00003FA4">
              <w:rPr>
                <w:b/>
                <w:bCs/>
                <w:sz w:val="20"/>
                <w:szCs w:val="20"/>
              </w:rPr>
              <w:t>Сумма на 201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003FA4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E73" w:rsidRPr="00003FA4" w:rsidRDefault="00861E73" w:rsidP="00CB5D04">
            <w:pPr>
              <w:jc w:val="center"/>
              <w:rPr>
                <w:b/>
                <w:bCs/>
                <w:sz w:val="20"/>
                <w:szCs w:val="20"/>
              </w:rPr>
            </w:pPr>
            <w:r w:rsidRPr="00003FA4">
              <w:rPr>
                <w:b/>
                <w:bCs/>
                <w:sz w:val="20"/>
                <w:szCs w:val="20"/>
              </w:rPr>
              <w:t>Сумма            на 201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003FA4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861E73" w:rsidTr="00604BD2">
        <w:trPr>
          <w:gridAfter w:val="2"/>
          <w:wAfter w:w="18187" w:type="dxa"/>
          <w:trHeight w:val="873"/>
        </w:trPr>
        <w:tc>
          <w:tcPr>
            <w:tcW w:w="1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E73" w:rsidRPr="00C86F3B" w:rsidRDefault="00861E73" w:rsidP="00604BD2">
            <w:pPr>
              <w:rPr>
                <w:b/>
                <w:bCs/>
                <w:sz w:val="18"/>
                <w:szCs w:val="18"/>
              </w:rPr>
            </w:pPr>
            <w:r w:rsidRPr="00C86F3B">
              <w:rPr>
                <w:b/>
                <w:bCs/>
                <w:sz w:val="18"/>
                <w:szCs w:val="18"/>
              </w:rPr>
              <w:t>103</w:t>
            </w:r>
            <w:r>
              <w:rPr>
                <w:b/>
                <w:bCs/>
                <w:sz w:val="18"/>
                <w:szCs w:val="18"/>
              </w:rPr>
              <w:t>00000 00 0000 000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E73" w:rsidRPr="008B376C" w:rsidRDefault="00861E73" w:rsidP="00604BD2">
            <w:pPr>
              <w:rPr>
                <w:b/>
                <w:bCs/>
                <w:sz w:val="20"/>
                <w:szCs w:val="20"/>
              </w:rPr>
            </w:pPr>
            <w:r w:rsidRPr="008B376C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E73" w:rsidRPr="005C3FE7" w:rsidRDefault="00861E73" w:rsidP="00CB5D04">
            <w:pPr>
              <w:jc w:val="right"/>
              <w:rPr>
                <w:b/>
                <w:bCs/>
                <w:sz w:val="20"/>
                <w:szCs w:val="20"/>
              </w:rPr>
            </w:pPr>
            <w:r w:rsidRPr="005C3FE7">
              <w:rPr>
                <w:b/>
                <w:bCs/>
                <w:sz w:val="20"/>
                <w:szCs w:val="20"/>
              </w:rPr>
              <w:t>- 818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E73" w:rsidRPr="00C01147" w:rsidRDefault="00861E73" w:rsidP="00CB5D04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E73" w:rsidRPr="00C01147" w:rsidRDefault="00861E73" w:rsidP="00CB5D04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861E73" w:rsidTr="00604BD2">
        <w:trPr>
          <w:gridAfter w:val="2"/>
          <w:wAfter w:w="18187" w:type="dxa"/>
          <w:trHeight w:val="842"/>
        </w:trPr>
        <w:tc>
          <w:tcPr>
            <w:tcW w:w="1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E73" w:rsidRPr="00A16CD7" w:rsidRDefault="00861E73" w:rsidP="00604BD2">
            <w:pPr>
              <w:rPr>
                <w:bCs/>
                <w:sz w:val="18"/>
                <w:szCs w:val="18"/>
              </w:rPr>
            </w:pPr>
            <w:r w:rsidRPr="00A16CD7">
              <w:rPr>
                <w:bCs/>
                <w:sz w:val="18"/>
                <w:szCs w:val="18"/>
              </w:rPr>
              <w:t>10302000 01 0000 110</w:t>
            </w:r>
          </w:p>
        </w:tc>
        <w:tc>
          <w:tcPr>
            <w:tcW w:w="4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E73" w:rsidRPr="00A16CD7" w:rsidRDefault="00861E73" w:rsidP="00604BD2">
            <w:pPr>
              <w:rPr>
                <w:bCs/>
                <w:sz w:val="20"/>
                <w:szCs w:val="20"/>
              </w:rPr>
            </w:pPr>
            <w:r w:rsidRPr="00A16CD7">
              <w:rPr>
                <w:bCs/>
                <w:sz w:val="20"/>
                <w:szCs w:val="20"/>
              </w:rPr>
              <w:t>Акцизы по подакцизным товарам (продукции)</w:t>
            </w:r>
            <w:r>
              <w:rPr>
                <w:bCs/>
                <w:sz w:val="20"/>
                <w:szCs w:val="20"/>
              </w:rPr>
              <w:t>, производимым на территории Российской Федерации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E73" w:rsidRPr="005C3FE7" w:rsidRDefault="00861E73" w:rsidP="00CB5D04">
            <w:pPr>
              <w:jc w:val="right"/>
              <w:rPr>
                <w:bCs/>
                <w:sz w:val="20"/>
                <w:szCs w:val="20"/>
              </w:rPr>
            </w:pPr>
            <w:r w:rsidRPr="005C3FE7">
              <w:rPr>
                <w:bCs/>
                <w:sz w:val="20"/>
                <w:szCs w:val="20"/>
              </w:rPr>
              <w:t>- 818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E73" w:rsidRPr="00C01147" w:rsidRDefault="00861E73" w:rsidP="00CB5D04">
            <w:pPr>
              <w:jc w:val="right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E73" w:rsidRPr="00C01147" w:rsidRDefault="00861E73" w:rsidP="00CB5D04">
            <w:pPr>
              <w:jc w:val="right"/>
              <w:rPr>
                <w:bCs/>
                <w:color w:val="FF0000"/>
                <w:sz w:val="20"/>
                <w:szCs w:val="20"/>
              </w:rPr>
            </w:pPr>
          </w:p>
        </w:tc>
      </w:tr>
      <w:tr w:rsidR="00861E73" w:rsidRPr="00B1148D" w:rsidTr="00604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8187" w:type="dxa"/>
          <w:trHeight w:val="467"/>
        </w:trPr>
        <w:tc>
          <w:tcPr>
            <w:tcW w:w="1882" w:type="dxa"/>
            <w:gridSpan w:val="3"/>
            <w:vAlign w:val="center"/>
          </w:tcPr>
          <w:p w:rsidR="00861E73" w:rsidRPr="00B1148D" w:rsidRDefault="00861E73" w:rsidP="00604BD2">
            <w:pPr>
              <w:pStyle w:val="ConsPlusNormal"/>
              <w:tabs>
                <w:tab w:val="left" w:pos="4820"/>
              </w:tabs>
              <w:ind w:firstLine="0"/>
              <w:rPr>
                <w:rFonts w:ascii="12" w:hAnsi="12" w:cs="Times New Roman"/>
                <w:b/>
                <w:sz w:val="18"/>
                <w:szCs w:val="18"/>
              </w:rPr>
            </w:pPr>
            <w:r w:rsidRPr="00B1148D">
              <w:rPr>
                <w:rFonts w:ascii="12" w:hAnsi="12" w:cs="Times New Roman"/>
                <w:b/>
                <w:sz w:val="18"/>
                <w:szCs w:val="18"/>
              </w:rPr>
              <w:t>20000000 00 0000 000</w:t>
            </w:r>
          </w:p>
        </w:tc>
        <w:tc>
          <w:tcPr>
            <w:tcW w:w="4747" w:type="dxa"/>
            <w:gridSpan w:val="2"/>
            <w:vAlign w:val="center"/>
          </w:tcPr>
          <w:p w:rsidR="00861E73" w:rsidRPr="00B1148D" w:rsidRDefault="00861E73" w:rsidP="00604BD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76" w:type="dxa"/>
          </w:tcPr>
          <w:p w:rsidR="00861E73" w:rsidRPr="005C3FE7" w:rsidRDefault="00861E73" w:rsidP="00CB5D04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12" w:hAnsi="12" w:cs="Times New Roman"/>
                <w:b/>
              </w:rPr>
            </w:pPr>
            <w:r w:rsidRPr="005C3FE7">
              <w:rPr>
                <w:rFonts w:ascii="12" w:hAnsi="12" w:cs="Times New Roman"/>
                <w:b/>
              </w:rPr>
              <w:t>+ 45</w:t>
            </w:r>
          </w:p>
        </w:tc>
        <w:tc>
          <w:tcPr>
            <w:tcW w:w="1008" w:type="dxa"/>
            <w:gridSpan w:val="2"/>
            <w:vAlign w:val="bottom"/>
          </w:tcPr>
          <w:p w:rsidR="00861E73" w:rsidRPr="00C01147" w:rsidRDefault="00861E73" w:rsidP="00CB5D04">
            <w:pPr>
              <w:jc w:val="right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:rsidR="00861E73" w:rsidRPr="00C01147" w:rsidRDefault="00861E73" w:rsidP="00CB5D04">
            <w:pPr>
              <w:jc w:val="right"/>
              <w:rPr>
                <w:b/>
                <w:color w:val="FF0000"/>
                <w:sz w:val="20"/>
                <w:szCs w:val="20"/>
              </w:rPr>
            </w:pPr>
          </w:p>
        </w:tc>
      </w:tr>
      <w:tr w:rsidR="00861E73" w:rsidRPr="00F60722" w:rsidTr="00604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8187" w:type="dxa"/>
          <w:trHeight w:val="701"/>
        </w:trPr>
        <w:tc>
          <w:tcPr>
            <w:tcW w:w="1882" w:type="dxa"/>
            <w:gridSpan w:val="3"/>
            <w:vAlign w:val="center"/>
          </w:tcPr>
          <w:p w:rsidR="00861E73" w:rsidRDefault="00861E73" w:rsidP="00604BD2">
            <w:pPr>
              <w:pStyle w:val="ConsPlusNormal"/>
              <w:tabs>
                <w:tab w:val="left" w:pos="4820"/>
              </w:tabs>
              <w:ind w:firstLine="0"/>
              <w:rPr>
                <w:rFonts w:ascii="12" w:hAnsi="12" w:cs="Times New Roman"/>
                <w:sz w:val="18"/>
                <w:szCs w:val="18"/>
              </w:rPr>
            </w:pPr>
            <w:r>
              <w:rPr>
                <w:rFonts w:ascii="12" w:hAnsi="12" w:cs="Times New Roman"/>
                <w:sz w:val="18"/>
                <w:szCs w:val="18"/>
              </w:rPr>
              <w:t>20200000 00 0000 000</w:t>
            </w:r>
          </w:p>
        </w:tc>
        <w:tc>
          <w:tcPr>
            <w:tcW w:w="4747" w:type="dxa"/>
            <w:gridSpan w:val="2"/>
            <w:vAlign w:val="center"/>
          </w:tcPr>
          <w:p w:rsidR="00861E73" w:rsidRDefault="00861E73" w:rsidP="00604BD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Безвозмездные поступления от други</w:t>
            </w:r>
            <w:bookmarkStart w:id="0" w:name="_GoBack"/>
            <w:bookmarkEnd w:id="0"/>
            <w:r>
              <w:rPr>
                <w:bCs/>
                <w:sz w:val="20"/>
                <w:szCs w:val="20"/>
              </w:rPr>
              <w:t>х бюджетов бюджетной системы Российской Федерации</w:t>
            </w:r>
          </w:p>
        </w:tc>
        <w:tc>
          <w:tcPr>
            <w:tcW w:w="976" w:type="dxa"/>
          </w:tcPr>
          <w:p w:rsidR="00861E73" w:rsidRPr="005C3FE7" w:rsidRDefault="00861E73" w:rsidP="00CB5D04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12" w:hAnsi="12" w:cs="Times New Roman"/>
              </w:rPr>
            </w:pPr>
            <w:r w:rsidRPr="005C3FE7">
              <w:rPr>
                <w:rFonts w:ascii="12" w:hAnsi="12" w:cs="Times New Roman"/>
              </w:rPr>
              <w:t>+ 45</w:t>
            </w:r>
          </w:p>
        </w:tc>
        <w:tc>
          <w:tcPr>
            <w:tcW w:w="1008" w:type="dxa"/>
            <w:gridSpan w:val="2"/>
            <w:vAlign w:val="bottom"/>
          </w:tcPr>
          <w:p w:rsidR="00861E73" w:rsidRPr="00C01147" w:rsidRDefault="00861E73" w:rsidP="00CB5D04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:rsidR="00861E73" w:rsidRPr="00C01147" w:rsidRDefault="00861E73" w:rsidP="00CB5D04">
            <w:pPr>
              <w:jc w:val="right"/>
              <w:rPr>
                <w:color w:val="FF0000"/>
                <w:sz w:val="20"/>
                <w:szCs w:val="20"/>
              </w:rPr>
            </w:pPr>
          </w:p>
        </w:tc>
      </w:tr>
      <w:tr w:rsidR="00861E73" w:rsidRPr="00F60722" w:rsidTr="00604B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8187" w:type="dxa"/>
          <w:trHeight w:val="1263"/>
        </w:trPr>
        <w:tc>
          <w:tcPr>
            <w:tcW w:w="1882" w:type="dxa"/>
            <w:gridSpan w:val="3"/>
            <w:vAlign w:val="center"/>
          </w:tcPr>
          <w:p w:rsidR="00861E73" w:rsidRDefault="00861E73" w:rsidP="00604BD2">
            <w:pPr>
              <w:pStyle w:val="ConsPlusNormal"/>
              <w:tabs>
                <w:tab w:val="left" w:pos="4820"/>
              </w:tabs>
              <w:ind w:firstLine="0"/>
              <w:rPr>
                <w:rFonts w:ascii="12" w:hAnsi="12" w:cs="Times New Roman"/>
                <w:sz w:val="18"/>
                <w:szCs w:val="18"/>
              </w:rPr>
            </w:pPr>
            <w:r>
              <w:rPr>
                <w:rFonts w:ascii="12" w:hAnsi="12" w:cs="Times New Roman"/>
                <w:sz w:val="18"/>
                <w:szCs w:val="18"/>
              </w:rPr>
              <w:t>20204014 05 0000 151</w:t>
            </w:r>
          </w:p>
        </w:tc>
        <w:tc>
          <w:tcPr>
            <w:tcW w:w="4747" w:type="dxa"/>
            <w:gridSpan w:val="2"/>
            <w:vAlign w:val="center"/>
          </w:tcPr>
          <w:p w:rsidR="00861E73" w:rsidRDefault="00861E73" w:rsidP="00604BD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76" w:type="dxa"/>
          </w:tcPr>
          <w:p w:rsidR="00861E73" w:rsidRPr="005C3FE7" w:rsidRDefault="00861E73" w:rsidP="00CB5D04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12" w:hAnsi="12" w:cs="Times New Roman"/>
              </w:rPr>
            </w:pPr>
          </w:p>
          <w:p w:rsidR="00861E73" w:rsidRPr="005C3FE7" w:rsidRDefault="00861E73" w:rsidP="00CB5D04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12" w:hAnsi="12" w:cs="Times New Roman"/>
              </w:rPr>
            </w:pPr>
            <w:r w:rsidRPr="005C3FE7">
              <w:rPr>
                <w:rFonts w:ascii="12" w:hAnsi="12" w:cs="Times New Roman"/>
              </w:rPr>
              <w:t>+ 45</w:t>
            </w:r>
          </w:p>
        </w:tc>
        <w:tc>
          <w:tcPr>
            <w:tcW w:w="1008" w:type="dxa"/>
            <w:gridSpan w:val="2"/>
            <w:vAlign w:val="bottom"/>
          </w:tcPr>
          <w:p w:rsidR="00861E73" w:rsidRPr="00C01147" w:rsidRDefault="00861E73" w:rsidP="00CB5D04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:rsidR="00861E73" w:rsidRPr="00C01147" w:rsidRDefault="00861E73" w:rsidP="00CB5D04">
            <w:pPr>
              <w:jc w:val="right"/>
              <w:rPr>
                <w:color w:val="FF0000"/>
                <w:sz w:val="20"/>
                <w:szCs w:val="20"/>
              </w:rPr>
            </w:pPr>
          </w:p>
        </w:tc>
      </w:tr>
      <w:tr w:rsidR="00861E73" w:rsidRPr="00F60722" w:rsidTr="00CB5D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8187" w:type="dxa"/>
        </w:trPr>
        <w:tc>
          <w:tcPr>
            <w:tcW w:w="1882" w:type="dxa"/>
            <w:gridSpan w:val="3"/>
          </w:tcPr>
          <w:p w:rsidR="00861E73" w:rsidRDefault="00861E73" w:rsidP="00CB5D04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12" w:hAnsi="12" w:cs="Times New Roman"/>
                <w:b/>
                <w:sz w:val="18"/>
                <w:szCs w:val="18"/>
              </w:rPr>
            </w:pPr>
          </w:p>
          <w:p w:rsidR="00861E73" w:rsidRPr="009A1FDE" w:rsidRDefault="00861E73" w:rsidP="00CB5D04">
            <w:pPr>
              <w:pStyle w:val="ConsPlusNormal"/>
              <w:tabs>
                <w:tab w:val="left" w:pos="4820"/>
              </w:tabs>
              <w:ind w:firstLine="0"/>
              <w:jc w:val="right"/>
              <w:rPr>
                <w:rFonts w:ascii="12" w:hAnsi="12" w:cs="Times New Roman"/>
                <w:b/>
                <w:sz w:val="18"/>
                <w:szCs w:val="18"/>
              </w:rPr>
            </w:pPr>
            <w:r w:rsidRPr="009A1FDE">
              <w:rPr>
                <w:rFonts w:ascii="12" w:hAnsi="12" w:cs="Times New Roman"/>
                <w:b/>
                <w:sz w:val="18"/>
                <w:szCs w:val="18"/>
              </w:rPr>
              <w:t>ИТОГО ДОХОДОВ</w:t>
            </w:r>
          </w:p>
        </w:tc>
        <w:tc>
          <w:tcPr>
            <w:tcW w:w="4747" w:type="dxa"/>
            <w:gridSpan w:val="2"/>
            <w:vAlign w:val="bottom"/>
          </w:tcPr>
          <w:p w:rsidR="00861E73" w:rsidRPr="00F60722" w:rsidRDefault="00861E73" w:rsidP="00CB5D0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861E73" w:rsidRPr="005C3FE7" w:rsidRDefault="00861E73" w:rsidP="00CB5D04">
            <w:pPr>
              <w:jc w:val="right"/>
              <w:rPr>
                <w:b/>
                <w:bCs/>
                <w:sz w:val="20"/>
                <w:szCs w:val="20"/>
              </w:rPr>
            </w:pPr>
            <w:r w:rsidRPr="005C3FE7">
              <w:rPr>
                <w:b/>
                <w:bCs/>
                <w:sz w:val="20"/>
                <w:szCs w:val="20"/>
              </w:rPr>
              <w:t>- 773</w:t>
            </w:r>
          </w:p>
        </w:tc>
        <w:tc>
          <w:tcPr>
            <w:tcW w:w="1008" w:type="dxa"/>
            <w:gridSpan w:val="2"/>
            <w:vAlign w:val="center"/>
          </w:tcPr>
          <w:p w:rsidR="00861E73" w:rsidRPr="005C3FE7" w:rsidRDefault="00861E73" w:rsidP="00CB5D04">
            <w:pPr>
              <w:jc w:val="right"/>
              <w:rPr>
                <w:b/>
                <w:bCs/>
                <w:sz w:val="20"/>
                <w:szCs w:val="20"/>
              </w:rPr>
            </w:pPr>
            <w:r w:rsidRPr="005C3FE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861E73" w:rsidRPr="005C3FE7" w:rsidRDefault="00861E73" w:rsidP="00CB5D04">
            <w:pPr>
              <w:jc w:val="right"/>
              <w:rPr>
                <w:b/>
                <w:bCs/>
                <w:sz w:val="20"/>
                <w:szCs w:val="20"/>
              </w:rPr>
            </w:pPr>
            <w:r w:rsidRPr="005C3FE7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861E73" w:rsidRDefault="00861E73" w:rsidP="00604BD2">
      <w:pPr>
        <w:pStyle w:val="ConsPlusNormal"/>
        <w:tabs>
          <w:tab w:val="left" w:pos="4820"/>
        </w:tabs>
        <w:ind w:firstLine="709"/>
        <w:jc w:val="right"/>
        <w:rPr>
          <w:color w:val="FF0000"/>
          <w:sz w:val="26"/>
          <w:szCs w:val="26"/>
        </w:rPr>
      </w:pPr>
    </w:p>
    <w:p w:rsidR="00861E73" w:rsidRDefault="00861E73"/>
    <w:sectPr w:rsidR="00861E73" w:rsidSect="00390A81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5D04"/>
    <w:rsid w:val="00002AAD"/>
    <w:rsid w:val="00003FA4"/>
    <w:rsid w:val="000042E2"/>
    <w:rsid w:val="00004428"/>
    <w:rsid w:val="00006832"/>
    <w:rsid w:val="00007820"/>
    <w:rsid w:val="00010993"/>
    <w:rsid w:val="00013BE3"/>
    <w:rsid w:val="00014CD2"/>
    <w:rsid w:val="0002383D"/>
    <w:rsid w:val="00027E88"/>
    <w:rsid w:val="00031140"/>
    <w:rsid w:val="00032990"/>
    <w:rsid w:val="00032B99"/>
    <w:rsid w:val="00034D13"/>
    <w:rsid w:val="00037C8B"/>
    <w:rsid w:val="00040077"/>
    <w:rsid w:val="000416D4"/>
    <w:rsid w:val="00044560"/>
    <w:rsid w:val="000454DE"/>
    <w:rsid w:val="0004637D"/>
    <w:rsid w:val="0004704E"/>
    <w:rsid w:val="000500CA"/>
    <w:rsid w:val="00051B5A"/>
    <w:rsid w:val="00052293"/>
    <w:rsid w:val="000525F6"/>
    <w:rsid w:val="00052E40"/>
    <w:rsid w:val="0005311C"/>
    <w:rsid w:val="0005422F"/>
    <w:rsid w:val="000546FC"/>
    <w:rsid w:val="00056E43"/>
    <w:rsid w:val="00057BDB"/>
    <w:rsid w:val="00061640"/>
    <w:rsid w:val="00061D46"/>
    <w:rsid w:val="00063DFA"/>
    <w:rsid w:val="00065946"/>
    <w:rsid w:val="00070CBF"/>
    <w:rsid w:val="00072E50"/>
    <w:rsid w:val="00073440"/>
    <w:rsid w:val="00075D99"/>
    <w:rsid w:val="00077064"/>
    <w:rsid w:val="00077768"/>
    <w:rsid w:val="00077E60"/>
    <w:rsid w:val="00081754"/>
    <w:rsid w:val="0008179C"/>
    <w:rsid w:val="00081E93"/>
    <w:rsid w:val="000829AF"/>
    <w:rsid w:val="0008393C"/>
    <w:rsid w:val="00087C87"/>
    <w:rsid w:val="000904A2"/>
    <w:rsid w:val="0009076D"/>
    <w:rsid w:val="00092CD4"/>
    <w:rsid w:val="00093ABE"/>
    <w:rsid w:val="000941D5"/>
    <w:rsid w:val="0009723E"/>
    <w:rsid w:val="00097766"/>
    <w:rsid w:val="000A16EC"/>
    <w:rsid w:val="000A1C80"/>
    <w:rsid w:val="000A26CD"/>
    <w:rsid w:val="000A27D2"/>
    <w:rsid w:val="000A368F"/>
    <w:rsid w:val="000A44C7"/>
    <w:rsid w:val="000A5010"/>
    <w:rsid w:val="000A52F0"/>
    <w:rsid w:val="000B1141"/>
    <w:rsid w:val="000B32F4"/>
    <w:rsid w:val="000B4E6F"/>
    <w:rsid w:val="000B7312"/>
    <w:rsid w:val="000C26D2"/>
    <w:rsid w:val="000C380F"/>
    <w:rsid w:val="000C49BE"/>
    <w:rsid w:val="000C728F"/>
    <w:rsid w:val="000C7B98"/>
    <w:rsid w:val="000D2DE7"/>
    <w:rsid w:val="000D49CF"/>
    <w:rsid w:val="000D5474"/>
    <w:rsid w:val="000D56BC"/>
    <w:rsid w:val="000D5B38"/>
    <w:rsid w:val="000D615A"/>
    <w:rsid w:val="000E0080"/>
    <w:rsid w:val="000E0C41"/>
    <w:rsid w:val="000E11DA"/>
    <w:rsid w:val="000E4542"/>
    <w:rsid w:val="000E4842"/>
    <w:rsid w:val="000F1C1C"/>
    <w:rsid w:val="000F54E6"/>
    <w:rsid w:val="000F5E50"/>
    <w:rsid w:val="000F7210"/>
    <w:rsid w:val="000F7959"/>
    <w:rsid w:val="0010524B"/>
    <w:rsid w:val="00105551"/>
    <w:rsid w:val="00106395"/>
    <w:rsid w:val="00113820"/>
    <w:rsid w:val="001179E1"/>
    <w:rsid w:val="00117AFA"/>
    <w:rsid w:val="00123EB8"/>
    <w:rsid w:val="001242A5"/>
    <w:rsid w:val="00124860"/>
    <w:rsid w:val="00125661"/>
    <w:rsid w:val="001270D3"/>
    <w:rsid w:val="00130526"/>
    <w:rsid w:val="001310B9"/>
    <w:rsid w:val="0013195E"/>
    <w:rsid w:val="00134B3F"/>
    <w:rsid w:val="00134D57"/>
    <w:rsid w:val="001360F7"/>
    <w:rsid w:val="00136778"/>
    <w:rsid w:val="00140ABB"/>
    <w:rsid w:val="00140B2A"/>
    <w:rsid w:val="00144E68"/>
    <w:rsid w:val="00146240"/>
    <w:rsid w:val="00150A10"/>
    <w:rsid w:val="001548D7"/>
    <w:rsid w:val="00161A31"/>
    <w:rsid w:val="00162FC6"/>
    <w:rsid w:val="00164B07"/>
    <w:rsid w:val="001662DC"/>
    <w:rsid w:val="0016766D"/>
    <w:rsid w:val="00170545"/>
    <w:rsid w:val="00171771"/>
    <w:rsid w:val="001722AC"/>
    <w:rsid w:val="001733A0"/>
    <w:rsid w:val="00175625"/>
    <w:rsid w:val="00175D0E"/>
    <w:rsid w:val="00176304"/>
    <w:rsid w:val="001767CA"/>
    <w:rsid w:val="001774FA"/>
    <w:rsid w:val="00182A96"/>
    <w:rsid w:val="001835D6"/>
    <w:rsid w:val="00183ACE"/>
    <w:rsid w:val="00183CD0"/>
    <w:rsid w:val="00186050"/>
    <w:rsid w:val="00186653"/>
    <w:rsid w:val="0018693D"/>
    <w:rsid w:val="00186B4F"/>
    <w:rsid w:val="00186C16"/>
    <w:rsid w:val="001870BA"/>
    <w:rsid w:val="00191A17"/>
    <w:rsid w:val="00193779"/>
    <w:rsid w:val="0019554D"/>
    <w:rsid w:val="00196290"/>
    <w:rsid w:val="0019644E"/>
    <w:rsid w:val="00196D52"/>
    <w:rsid w:val="001A0901"/>
    <w:rsid w:val="001A15D5"/>
    <w:rsid w:val="001A4C13"/>
    <w:rsid w:val="001A59A2"/>
    <w:rsid w:val="001A6026"/>
    <w:rsid w:val="001A6032"/>
    <w:rsid w:val="001B0E1E"/>
    <w:rsid w:val="001B0E2F"/>
    <w:rsid w:val="001B22FC"/>
    <w:rsid w:val="001B3AF1"/>
    <w:rsid w:val="001B4F97"/>
    <w:rsid w:val="001B7C30"/>
    <w:rsid w:val="001C04D1"/>
    <w:rsid w:val="001C0FCF"/>
    <w:rsid w:val="001C249E"/>
    <w:rsid w:val="001C2B69"/>
    <w:rsid w:val="001C2C20"/>
    <w:rsid w:val="001C3A34"/>
    <w:rsid w:val="001D0AC5"/>
    <w:rsid w:val="001D2B23"/>
    <w:rsid w:val="001D3082"/>
    <w:rsid w:val="001D34CB"/>
    <w:rsid w:val="001D3AE6"/>
    <w:rsid w:val="001D779B"/>
    <w:rsid w:val="001E01D5"/>
    <w:rsid w:val="001E09EF"/>
    <w:rsid w:val="001E1775"/>
    <w:rsid w:val="001E3135"/>
    <w:rsid w:val="001E35F8"/>
    <w:rsid w:val="001E5C36"/>
    <w:rsid w:val="001E75C5"/>
    <w:rsid w:val="001E7D39"/>
    <w:rsid w:val="001F0A0A"/>
    <w:rsid w:val="001F1431"/>
    <w:rsid w:val="001F2494"/>
    <w:rsid w:val="001F688A"/>
    <w:rsid w:val="00201F80"/>
    <w:rsid w:val="00202E03"/>
    <w:rsid w:val="00202FA0"/>
    <w:rsid w:val="00203B14"/>
    <w:rsid w:val="002069FC"/>
    <w:rsid w:val="00207645"/>
    <w:rsid w:val="0021008E"/>
    <w:rsid w:val="00210B3C"/>
    <w:rsid w:val="00211A15"/>
    <w:rsid w:val="002125A8"/>
    <w:rsid w:val="002140B5"/>
    <w:rsid w:val="00214179"/>
    <w:rsid w:val="00214C89"/>
    <w:rsid w:val="00215B36"/>
    <w:rsid w:val="00217A5A"/>
    <w:rsid w:val="00220088"/>
    <w:rsid w:val="0022042F"/>
    <w:rsid w:val="00221F1A"/>
    <w:rsid w:val="00224336"/>
    <w:rsid w:val="00225545"/>
    <w:rsid w:val="00227C7C"/>
    <w:rsid w:val="00230C10"/>
    <w:rsid w:val="00232150"/>
    <w:rsid w:val="00232EA6"/>
    <w:rsid w:val="00232FD9"/>
    <w:rsid w:val="0023391A"/>
    <w:rsid w:val="00235832"/>
    <w:rsid w:val="00237151"/>
    <w:rsid w:val="00240BF7"/>
    <w:rsid w:val="00241441"/>
    <w:rsid w:val="0024163F"/>
    <w:rsid w:val="002440F4"/>
    <w:rsid w:val="00246EF0"/>
    <w:rsid w:val="0025091F"/>
    <w:rsid w:val="00250F31"/>
    <w:rsid w:val="002534EA"/>
    <w:rsid w:val="0025676E"/>
    <w:rsid w:val="00257EEC"/>
    <w:rsid w:val="00257FB4"/>
    <w:rsid w:val="0026095F"/>
    <w:rsid w:val="002639F9"/>
    <w:rsid w:val="00264027"/>
    <w:rsid w:val="00265872"/>
    <w:rsid w:val="00267999"/>
    <w:rsid w:val="002702BF"/>
    <w:rsid w:val="00272636"/>
    <w:rsid w:val="00274E13"/>
    <w:rsid w:val="002752D2"/>
    <w:rsid w:val="002763D2"/>
    <w:rsid w:val="00280D5F"/>
    <w:rsid w:val="00281F0F"/>
    <w:rsid w:val="002825F7"/>
    <w:rsid w:val="00283062"/>
    <w:rsid w:val="002864E6"/>
    <w:rsid w:val="00286F56"/>
    <w:rsid w:val="0028727F"/>
    <w:rsid w:val="00287C36"/>
    <w:rsid w:val="00292C33"/>
    <w:rsid w:val="00293514"/>
    <w:rsid w:val="00293FB6"/>
    <w:rsid w:val="00294591"/>
    <w:rsid w:val="00297343"/>
    <w:rsid w:val="002A1390"/>
    <w:rsid w:val="002A179B"/>
    <w:rsid w:val="002A21E7"/>
    <w:rsid w:val="002A23EB"/>
    <w:rsid w:val="002A79B4"/>
    <w:rsid w:val="002A7E54"/>
    <w:rsid w:val="002B0898"/>
    <w:rsid w:val="002B14A3"/>
    <w:rsid w:val="002B17A8"/>
    <w:rsid w:val="002B2212"/>
    <w:rsid w:val="002B3A57"/>
    <w:rsid w:val="002B3BDB"/>
    <w:rsid w:val="002B4B3C"/>
    <w:rsid w:val="002B4E3D"/>
    <w:rsid w:val="002C09C3"/>
    <w:rsid w:val="002C13D5"/>
    <w:rsid w:val="002C1BF2"/>
    <w:rsid w:val="002C22DB"/>
    <w:rsid w:val="002C7067"/>
    <w:rsid w:val="002D2135"/>
    <w:rsid w:val="002D2EF9"/>
    <w:rsid w:val="002D6972"/>
    <w:rsid w:val="002D6FED"/>
    <w:rsid w:val="002D76EF"/>
    <w:rsid w:val="002E32FD"/>
    <w:rsid w:val="002E509C"/>
    <w:rsid w:val="002E61A6"/>
    <w:rsid w:val="002E73FC"/>
    <w:rsid w:val="002F1024"/>
    <w:rsid w:val="002F3BCA"/>
    <w:rsid w:val="002F5F19"/>
    <w:rsid w:val="0030002D"/>
    <w:rsid w:val="003019BA"/>
    <w:rsid w:val="003045DE"/>
    <w:rsid w:val="0030794C"/>
    <w:rsid w:val="00310A83"/>
    <w:rsid w:val="00310D15"/>
    <w:rsid w:val="003164AB"/>
    <w:rsid w:val="00316EA7"/>
    <w:rsid w:val="00317874"/>
    <w:rsid w:val="00317BEE"/>
    <w:rsid w:val="00320545"/>
    <w:rsid w:val="003205C6"/>
    <w:rsid w:val="00322798"/>
    <w:rsid w:val="0032407D"/>
    <w:rsid w:val="003263A5"/>
    <w:rsid w:val="00327539"/>
    <w:rsid w:val="00330D56"/>
    <w:rsid w:val="00331593"/>
    <w:rsid w:val="00336BD4"/>
    <w:rsid w:val="00336C07"/>
    <w:rsid w:val="00337825"/>
    <w:rsid w:val="00341438"/>
    <w:rsid w:val="00341596"/>
    <w:rsid w:val="00351F1D"/>
    <w:rsid w:val="00352E79"/>
    <w:rsid w:val="0035315E"/>
    <w:rsid w:val="00356AE4"/>
    <w:rsid w:val="003574C9"/>
    <w:rsid w:val="00360B3D"/>
    <w:rsid w:val="003611B2"/>
    <w:rsid w:val="00361A29"/>
    <w:rsid w:val="00362652"/>
    <w:rsid w:val="00365C8A"/>
    <w:rsid w:val="003666F5"/>
    <w:rsid w:val="00374424"/>
    <w:rsid w:val="00374C6D"/>
    <w:rsid w:val="00375AE4"/>
    <w:rsid w:val="0037713B"/>
    <w:rsid w:val="003773B5"/>
    <w:rsid w:val="003778EC"/>
    <w:rsid w:val="00377B5B"/>
    <w:rsid w:val="00377FA5"/>
    <w:rsid w:val="0038433A"/>
    <w:rsid w:val="0039033B"/>
    <w:rsid w:val="00390A81"/>
    <w:rsid w:val="003940E8"/>
    <w:rsid w:val="0039501F"/>
    <w:rsid w:val="00397D51"/>
    <w:rsid w:val="003A0755"/>
    <w:rsid w:val="003A1459"/>
    <w:rsid w:val="003A2137"/>
    <w:rsid w:val="003A2C03"/>
    <w:rsid w:val="003A3737"/>
    <w:rsid w:val="003A3DA6"/>
    <w:rsid w:val="003A51E1"/>
    <w:rsid w:val="003A5E7B"/>
    <w:rsid w:val="003A60B4"/>
    <w:rsid w:val="003A6A74"/>
    <w:rsid w:val="003A7708"/>
    <w:rsid w:val="003B3F59"/>
    <w:rsid w:val="003B5068"/>
    <w:rsid w:val="003B5610"/>
    <w:rsid w:val="003B655B"/>
    <w:rsid w:val="003B7405"/>
    <w:rsid w:val="003B7924"/>
    <w:rsid w:val="003B7B78"/>
    <w:rsid w:val="003C1049"/>
    <w:rsid w:val="003C10F8"/>
    <w:rsid w:val="003C1180"/>
    <w:rsid w:val="003C4308"/>
    <w:rsid w:val="003C521B"/>
    <w:rsid w:val="003C60D5"/>
    <w:rsid w:val="003C6E88"/>
    <w:rsid w:val="003D2924"/>
    <w:rsid w:val="003D3D3D"/>
    <w:rsid w:val="003D4D87"/>
    <w:rsid w:val="003D514A"/>
    <w:rsid w:val="003D7C76"/>
    <w:rsid w:val="003E00C9"/>
    <w:rsid w:val="003E0548"/>
    <w:rsid w:val="003E290D"/>
    <w:rsid w:val="003F1391"/>
    <w:rsid w:val="003F31A4"/>
    <w:rsid w:val="003F3F2B"/>
    <w:rsid w:val="00403A0F"/>
    <w:rsid w:val="00403B04"/>
    <w:rsid w:val="00404026"/>
    <w:rsid w:val="00404485"/>
    <w:rsid w:val="0040474E"/>
    <w:rsid w:val="00406445"/>
    <w:rsid w:val="00406E2B"/>
    <w:rsid w:val="00410419"/>
    <w:rsid w:val="00410F3D"/>
    <w:rsid w:val="00411088"/>
    <w:rsid w:val="00411742"/>
    <w:rsid w:val="00412364"/>
    <w:rsid w:val="00412DF5"/>
    <w:rsid w:val="00413043"/>
    <w:rsid w:val="00413B9B"/>
    <w:rsid w:val="00417F2F"/>
    <w:rsid w:val="004213B2"/>
    <w:rsid w:val="00421CC6"/>
    <w:rsid w:val="00422ECE"/>
    <w:rsid w:val="00423598"/>
    <w:rsid w:val="00424D0D"/>
    <w:rsid w:val="00425C20"/>
    <w:rsid w:val="00426A97"/>
    <w:rsid w:val="004279F4"/>
    <w:rsid w:val="00432A31"/>
    <w:rsid w:val="0044200C"/>
    <w:rsid w:val="00442271"/>
    <w:rsid w:val="00451A07"/>
    <w:rsid w:val="004529B3"/>
    <w:rsid w:val="00454526"/>
    <w:rsid w:val="00454725"/>
    <w:rsid w:val="00457F94"/>
    <w:rsid w:val="00460F04"/>
    <w:rsid w:val="00463991"/>
    <w:rsid w:val="004658F7"/>
    <w:rsid w:val="0046592D"/>
    <w:rsid w:val="00465BB0"/>
    <w:rsid w:val="00465D83"/>
    <w:rsid w:val="0047219E"/>
    <w:rsid w:val="00472D32"/>
    <w:rsid w:val="00474144"/>
    <w:rsid w:val="00477557"/>
    <w:rsid w:val="00477641"/>
    <w:rsid w:val="0048379B"/>
    <w:rsid w:val="00483D0B"/>
    <w:rsid w:val="00486EC1"/>
    <w:rsid w:val="00490D5A"/>
    <w:rsid w:val="004923EE"/>
    <w:rsid w:val="0049330F"/>
    <w:rsid w:val="004958F3"/>
    <w:rsid w:val="004A00CB"/>
    <w:rsid w:val="004A025F"/>
    <w:rsid w:val="004A2FD1"/>
    <w:rsid w:val="004A4AE9"/>
    <w:rsid w:val="004A4F31"/>
    <w:rsid w:val="004A5152"/>
    <w:rsid w:val="004A6934"/>
    <w:rsid w:val="004B1840"/>
    <w:rsid w:val="004B29A8"/>
    <w:rsid w:val="004B3192"/>
    <w:rsid w:val="004B3304"/>
    <w:rsid w:val="004B3A50"/>
    <w:rsid w:val="004B459A"/>
    <w:rsid w:val="004B74C0"/>
    <w:rsid w:val="004C13DF"/>
    <w:rsid w:val="004C4A85"/>
    <w:rsid w:val="004C57CB"/>
    <w:rsid w:val="004C6518"/>
    <w:rsid w:val="004D1D4F"/>
    <w:rsid w:val="004D3D57"/>
    <w:rsid w:val="004D4699"/>
    <w:rsid w:val="004D4CCD"/>
    <w:rsid w:val="004D58FA"/>
    <w:rsid w:val="004D5B61"/>
    <w:rsid w:val="004E0395"/>
    <w:rsid w:val="004E0C00"/>
    <w:rsid w:val="004E393E"/>
    <w:rsid w:val="004E5A26"/>
    <w:rsid w:val="004E7EE1"/>
    <w:rsid w:val="004F0FB6"/>
    <w:rsid w:val="004F39CD"/>
    <w:rsid w:val="004F40BB"/>
    <w:rsid w:val="004F553E"/>
    <w:rsid w:val="004F749E"/>
    <w:rsid w:val="005016A9"/>
    <w:rsid w:val="00502105"/>
    <w:rsid w:val="00503239"/>
    <w:rsid w:val="0050341E"/>
    <w:rsid w:val="0050629B"/>
    <w:rsid w:val="005074FE"/>
    <w:rsid w:val="0051207F"/>
    <w:rsid w:val="0051300F"/>
    <w:rsid w:val="00513E78"/>
    <w:rsid w:val="00514EF5"/>
    <w:rsid w:val="00516440"/>
    <w:rsid w:val="0051777E"/>
    <w:rsid w:val="00517D18"/>
    <w:rsid w:val="0052092E"/>
    <w:rsid w:val="005255B2"/>
    <w:rsid w:val="00527799"/>
    <w:rsid w:val="005337FA"/>
    <w:rsid w:val="0053388C"/>
    <w:rsid w:val="0053430C"/>
    <w:rsid w:val="005356D0"/>
    <w:rsid w:val="005370B4"/>
    <w:rsid w:val="00537944"/>
    <w:rsid w:val="005435A4"/>
    <w:rsid w:val="00543C9A"/>
    <w:rsid w:val="00546103"/>
    <w:rsid w:val="00551852"/>
    <w:rsid w:val="00552C05"/>
    <w:rsid w:val="005541B5"/>
    <w:rsid w:val="005547B6"/>
    <w:rsid w:val="005566EC"/>
    <w:rsid w:val="005572B6"/>
    <w:rsid w:val="005601EC"/>
    <w:rsid w:val="005607C9"/>
    <w:rsid w:val="0056108F"/>
    <w:rsid w:val="0056504B"/>
    <w:rsid w:val="00566335"/>
    <w:rsid w:val="005709BD"/>
    <w:rsid w:val="00570BA6"/>
    <w:rsid w:val="00570FF9"/>
    <w:rsid w:val="00573F6E"/>
    <w:rsid w:val="005748E4"/>
    <w:rsid w:val="0057522B"/>
    <w:rsid w:val="0057667F"/>
    <w:rsid w:val="00581290"/>
    <w:rsid w:val="005834CA"/>
    <w:rsid w:val="00586F64"/>
    <w:rsid w:val="00593E69"/>
    <w:rsid w:val="005942FE"/>
    <w:rsid w:val="00596E77"/>
    <w:rsid w:val="005A126E"/>
    <w:rsid w:val="005A12DC"/>
    <w:rsid w:val="005A27C3"/>
    <w:rsid w:val="005A6BAA"/>
    <w:rsid w:val="005B04E9"/>
    <w:rsid w:val="005B077B"/>
    <w:rsid w:val="005B1AED"/>
    <w:rsid w:val="005B204C"/>
    <w:rsid w:val="005B22F7"/>
    <w:rsid w:val="005B4159"/>
    <w:rsid w:val="005B427B"/>
    <w:rsid w:val="005B4BAF"/>
    <w:rsid w:val="005B5D5F"/>
    <w:rsid w:val="005B6C3F"/>
    <w:rsid w:val="005B7918"/>
    <w:rsid w:val="005C1DCD"/>
    <w:rsid w:val="005C2313"/>
    <w:rsid w:val="005C38E2"/>
    <w:rsid w:val="005C3FE7"/>
    <w:rsid w:val="005C5228"/>
    <w:rsid w:val="005C530F"/>
    <w:rsid w:val="005C7E25"/>
    <w:rsid w:val="005D28D6"/>
    <w:rsid w:val="005D373F"/>
    <w:rsid w:val="005D4981"/>
    <w:rsid w:val="005D4E08"/>
    <w:rsid w:val="005D58E3"/>
    <w:rsid w:val="005D5AF2"/>
    <w:rsid w:val="005D64CF"/>
    <w:rsid w:val="005D7217"/>
    <w:rsid w:val="005E0F0E"/>
    <w:rsid w:val="005E102C"/>
    <w:rsid w:val="005E3076"/>
    <w:rsid w:val="005E34DA"/>
    <w:rsid w:val="005E4429"/>
    <w:rsid w:val="005E61A4"/>
    <w:rsid w:val="005E684D"/>
    <w:rsid w:val="005F0699"/>
    <w:rsid w:val="005F0BAF"/>
    <w:rsid w:val="005F0D0A"/>
    <w:rsid w:val="005F17B2"/>
    <w:rsid w:val="005F2F01"/>
    <w:rsid w:val="005F5762"/>
    <w:rsid w:val="005F6999"/>
    <w:rsid w:val="005F7E40"/>
    <w:rsid w:val="00600566"/>
    <w:rsid w:val="00600D40"/>
    <w:rsid w:val="00601943"/>
    <w:rsid w:val="00602C1F"/>
    <w:rsid w:val="00602EAE"/>
    <w:rsid w:val="006047E9"/>
    <w:rsid w:val="00604BD2"/>
    <w:rsid w:val="0060763C"/>
    <w:rsid w:val="00607F5C"/>
    <w:rsid w:val="006123CD"/>
    <w:rsid w:val="006161AD"/>
    <w:rsid w:val="00616F34"/>
    <w:rsid w:val="00621B37"/>
    <w:rsid w:val="0062214F"/>
    <w:rsid w:val="006226BB"/>
    <w:rsid w:val="00624D7E"/>
    <w:rsid w:val="00625233"/>
    <w:rsid w:val="006255D1"/>
    <w:rsid w:val="00626297"/>
    <w:rsid w:val="00630F99"/>
    <w:rsid w:val="00632C87"/>
    <w:rsid w:val="00634B70"/>
    <w:rsid w:val="00634CF1"/>
    <w:rsid w:val="00636B76"/>
    <w:rsid w:val="006403BB"/>
    <w:rsid w:val="006414AD"/>
    <w:rsid w:val="00642037"/>
    <w:rsid w:val="00642520"/>
    <w:rsid w:val="006428CC"/>
    <w:rsid w:val="00642F7F"/>
    <w:rsid w:val="00643B85"/>
    <w:rsid w:val="00645216"/>
    <w:rsid w:val="00651085"/>
    <w:rsid w:val="006513C7"/>
    <w:rsid w:val="0065149F"/>
    <w:rsid w:val="0065203E"/>
    <w:rsid w:val="00652943"/>
    <w:rsid w:val="006549AA"/>
    <w:rsid w:val="00654B6C"/>
    <w:rsid w:val="006553CF"/>
    <w:rsid w:val="0065646C"/>
    <w:rsid w:val="0066086C"/>
    <w:rsid w:val="00660B2B"/>
    <w:rsid w:val="0066416F"/>
    <w:rsid w:val="006645A5"/>
    <w:rsid w:val="00664915"/>
    <w:rsid w:val="00666DDE"/>
    <w:rsid w:val="00666E14"/>
    <w:rsid w:val="00667787"/>
    <w:rsid w:val="00670218"/>
    <w:rsid w:val="00670BB1"/>
    <w:rsid w:val="00677B03"/>
    <w:rsid w:val="006827EF"/>
    <w:rsid w:val="0068406E"/>
    <w:rsid w:val="00684973"/>
    <w:rsid w:val="00690204"/>
    <w:rsid w:val="006909E2"/>
    <w:rsid w:val="00692A4F"/>
    <w:rsid w:val="00692F1F"/>
    <w:rsid w:val="00694037"/>
    <w:rsid w:val="006947C5"/>
    <w:rsid w:val="006955B2"/>
    <w:rsid w:val="00695A98"/>
    <w:rsid w:val="006A1A48"/>
    <w:rsid w:val="006A30E8"/>
    <w:rsid w:val="006A3956"/>
    <w:rsid w:val="006A5197"/>
    <w:rsid w:val="006A526C"/>
    <w:rsid w:val="006A704D"/>
    <w:rsid w:val="006B05F5"/>
    <w:rsid w:val="006B1E95"/>
    <w:rsid w:val="006B43C0"/>
    <w:rsid w:val="006B44C2"/>
    <w:rsid w:val="006C111E"/>
    <w:rsid w:val="006C128A"/>
    <w:rsid w:val="006C3803"/>
    <w:rsid w:val="006C5358"/>
    <w:rsid w:val="006C6D9A"/>
    <w:rsid w:val="006C7DA7"/>
    <w:rsid w:val="006D1F8C"/>
    <w:rsid w:val="006D3CD7"/>
    <w:rsid w:val="006E3454"/>
    <w:rsid w:val="006E44FD"/>
    <w:rsid w:val="006E7CD6"/>
    <w:rsid w:val="006F0869"/>
    <w:rsid w:val="006F2A6B"/>
    <w:rsid w:val="00702404"/>
    <w:rsid w:val="00703B26"/>
    <w:rsid w:val="00704CF2"/>
    <w:rsid w:val="007053CD"/>
    <w:rsid w:val="00705E95"/>
    <w:rsid w:val="0070659B"/>
    <w:rsid w:val="0071079F"/>
    <w:rsid w:val="00710DA4"/>
    <w:rsid w:val="00711135"/>
    <w:rsid w:val="007116DF"/>
    <w:rsid w:val="00712BE6"/>
    <w:rsid w:val="007131BC"/>
    <w:rsid w:val="00714704"/>
    <w:rsid w:val="00716EE3"/>
    <w:rsid w:val="00717B60"/>
    <w:rsid w:val="00720077"/>
    <w:rsid w:val="00722DC4"/>
    <w:rsid w:val="00727A22"/>
    <w:rsid w:val="00730BC8"/>
    <w:rsid w:val="007359FF"/>
    <w:rsid w:val="00735B47"/>
    <w:rsid w:val="0074040C"/>
    <w:rsid w:val="00740D4D"/>
    <w:rsid w:val="007430F1"/>
    <w:rsid w:val="0074484A"/>
    <w:rsid w:val="0075001C"/>
    <w:rsid w:val="007503F1"/>
    <w:rsid w:val="00750BB9"/>
    <w:rsid w:val="00751888"/>
    <w:rsid w:val="00753710"/>
    <w:rsid w:val="00753E27"/>
    <w:rsid w:val="00756910"/>
    <w:rsid w:val="00757694"/>
    <w:rsid w:val="00757898"/>
    <w:rsid w:val="00760206"/>
    <w:rsid w:val="00760A78"/>
    <w:rsid w:val="00761453"/>
    <w:rsid w:val="007644E8"/>
    <w:rsid w:val="00764C23"/>
    <w:rsid w:val="007650CC"/>
    <w:rsid w:val="00765128"/>
    <w:rsid w:val="00765327"/>
    <w:rsid w:val="007665ED"/>
    <w:rsid w:val="00766C6C"/>
    <w:rsid w:val="00767E03"/>
    <w:rsid w:val="00774D1C"/>
    <w:rsid w:val="00777B9C"/>
    <w:rsid w:val="00781C49"/>
    <w:rsid w:val="00782544"/>
    <w:rsid w:val="0078297B"/>
    <w:rsid w:val="007867C2"/>
    <w:rsid w:val="007875B2"/>
    <w:rsid w:val="00787F17"/>
    <w:rsid w:val="007925F9"/>
    <w:rsid w:val="007933E1"/>
    <w:rsid w:val="00796201"/>
    <w:rsid w:val="007964DA"/>
    <w:rsid w:val="0079655E"/>
    <w:rsid w:val="007973DF"/>
    <w:rsid w:val="007977FE"/>
    <w:rsid w:val="00797BDB"/>
    <w:rsid w:val="007A07D8"/>
    <w:rsid w:val="007A1988"/>
    <w:rsid w:val="007A2A27"/>
    <w:rsid w:val="007B1719"/>
    <w:rsid w:val="007B3CDB"/>
    <w:rsid w:val="007C19CD"/>
    <w:rsid w:val="007C2E91"/>
    <w:rsid w:val="007C6144"/>
    <w:rsid w:val="007C6356"/>
    <w:rsid w:val="007C77FB"/>
    <w:rsid w:val="007D09A1"/>
    <w:rsid w:val="007D0FA2"/>
    <w:rsid w:val="007D49B0"/>
    <w:rsid w:val="007D5C29"/>
    <w:rsid w:val="007D65FC"/>
    <w:rsid w:val="007D767F"/>
    <w:rsid w:val="007E29DA"/>
    <w:rsid w:val="007E4630"/>
    <w:rsid w:val="007E46E9"/>
    <w:rsid w:val="007E6490"/>
    <w:rsid w:val="007E78A6"/>
    <w:rsid w:val="007E7CE0"/>
    <w:rsid w:val="007E7F60"/>
    <w:rsid w:val="007F03D9"/>
    <w:rsid w:val="007F12F6"/>
    <w:rsid w:val="007F1FE2"/>
    <w:rsid w:val="007F4A16"/>
    <w:rsid w:val="007F4EC8"/>
    <w:rsid w:val="0080170D"/>
    <w:rsid w:val="00804C88"/>
    <w:rsid w:val="00806B85"/>
    <w:rsid w:val="00806F53"/>
    <w:rsid w:val="00807CAB"/>
    <w:rsid w:val="00810D38"/>
    <w:rsid w:val="00815FE6"/>
    <w:rsid w:val="00824B82"/>
    <w:rsid w:val="00825F96"/>
    <w:rsid w:val="00826213"/>
    <w:rsid w:val="00832B63"/>
    <w:rsid w:val="0083413B"/>
    <w:rsid w:val="008347B4"/>
    <w:rsid w:val="00837123"/>
    <w:rsid w:val="0084094A"/>
    <w:rsid w:val="00840B39"/>
    <w:rsid w:val="008426E8"/>
    <w:rsid w:val="00843C41"/>
    <w:rsid w:val="00844444"/>
    <w:rsid w:val="00844675"/>
    <w:rsid w:val="00846877"/>
    <w:rsid w:val="00847DB3"/>
    <w:rsid w:val="00847F1D"/>
    <w:rsid w:val="00852A92"/>
    <w:rsid w:val="00853CAF"/>
    <w:rsid w:val="008572FA"/>
    <w:rsid w:val="00861BC1"/>
    <w:rsid w:val="00861E73"/>
    <w:rsid w:val="00862064"/>
    <w:rsid w:val="00863E9B"/>
    <w:rsid w:val="008640C6"/>
    <w:rsid w:val="008642F4"/>
    <w:rsid w:val="00864C03"/>
    <w:rsid w:val="00866853"/>
    <w:rsid w:val="00871259"/>
    <w:rsid w:val="008739CE"/>
    <w:rsid w:val="008777E7"/>
    <w:rsid w:val="008809A9"/>
    <w:rsid w:val="008813FD"/>
    <w:rsid w:val="00882461"/>
    <w:rsid w:val="008849B7"/>
    <w:rsid w:val="00890025"/>
    <w:rsid w:val="008932E7"/>
    <w:rsid w:val="0089367E"/>
    <w:rsid w:val="00896B64"/>
    <w:rsid w:val="00897466"/>
    <w:rsid w:val="008A1827"/>
    <w:rsid w:val="008A1CAC"/>
    <w:rsid w:val="008A292D"/>
    <w:rsid w:val="008A29A0"/>
    <w:rsid w:val="008A6C19"/>
    <w:rsid w:val="008A78BF"/>
    <w:rsid w:val="008B0C67"/>
    <w:rsid w:val="008B2228"/>
    <w:rsid w:val="008B376C"/>
    <w:rsid w:val="008B5A07"/>
    <w:rsid w:val="008B764A"/>
    <w:rsid w:val="008B7B61"/>
    <w:rsid w:val="008C112D"/>
    <w:rsid w:val="008C2262"/>
    <w:rsid w:val="008C43CC"/>
    <w:rsid w:val="008C4F06"/>
    <w:rsid w:val="008C6416"/>
    <w:rsid w:val="008D07BA"/>
    <w:rsid w:val="008D150A"/>
    <w:rsid w:val="008D16E9"/>
    <w:rsid w:val="008D3B5A"/>
    <w:rsid w:val="008D3FFF"/>
    <w:rsid w:val="008D5ADF"/>
    <w:rsid w:val="008D712E"/>
    <w:rsid w:val="008D7D66"/>
    <w:rsid w:val="008E0C53"/>
    <w:rsid w:val="008E28BF"/>
    <w:rsid w:val="008E3C5A"/>
    <w:rsid w:val="008E6593"/>
    <w:rsid w:val="008E6CD5"/>
    <w:rsid w:val="008E7CB5"/>
    <w:rsid w:val="008F15B9"/>
    <w:rsid w:val="008F328C"/>
    <w:rsid w:val="008F3A5C"/>
    <w:rsid w:val="008F506E"/>
    <w:rsid w:val="008F5CB6"/>
    <w:rsid w:val="008F5D13"/>
    <w:rsid w:val="008F5EB0"/>
    <w:rsid w:val="008F6E83"/>
    <w:rsid w:val="009000B0"/>
    <w:rsid w:val="00901D5B"/>
    <w:rsid w:val="0090276E"/>
    <w:rsid w:val="00905203"/>
    <w:rsid w:val="0091027E"/>
    <w:rsid w:val="00910B1B"/>
    <w:rsid w:val="009136CF"/>
    <w:rsid w:val="00914886"/>
    <w:rsid w:val="00915552"/>
    <w:rsid w:val="00915F08"/>
    <w:rsid w:val="00922B39"/>
    <w:rsid w:val="00922BA1"/>
    <w:rsid w:val="0092306E"/>
    <w:rsid w:val="00935706"/>
    <w:rsid w:val="00937A6A"/>
    <w:rsid w:val="00937C7C"/>
    <w:rsid w:val="00941D27"/>
    <w:rsid w:val="00942E7D"/>
    <w:rsid w:val="00943D3E"/>
    <w:rsid w:val="00944377"/>
    <w:rsid w:val="00944F88"/>
    <w:rsid w:val="00945D04"/>
    <w:rsid w:val="009464A0"/>
    <w:rsid w:val="00951E68"/>
    <w:rsid w:val="00952D2E"/>
    <w:rsid w:val="00953C35"/>
    <w:rsid w:val="0095580F"/>
    <w:rsid w:val="00956BED"/>
    <w:rsid w:val="00957274"/>
    <w:rsid w:val="00961D80"/>
    <w:rsid w:val="00964DA9"/>
    <w:rsid w:val="00965861"/>
    <w:rsid w:val="00965F4F"/>
    <w:rsid w:val="009662DC"/>
    <w:rsid w:val="0097197F"/>
    <w:rsid w:val="00972E0F"/>
    <w:rsid w:val="00973C01"/>
    <w:rsid w:val="00975DC6"/>
    <w:rsid w:val="0098012E"/>
    <w:rsid w:val="0098182A"/>
    <w:rsid w:val="00981E40"/>
    <w:rsid w:val="009821F0"/>
    <w:rsid w:val="009851A3"/>
    <w:rsid w:val="009861C7"/>
    <w:rsid w:val="00987731"/>
    <w:rsid w:val="00987B89"/>
    <w:rsid w:val="00987D85"/>
    <w:rsid w:val="00992BCF"/>
    <w:rsid w:val="009943D8"/>
    <w:rsid w:val="0099474B"/>
    <w:rsid w:val="00997B40"/>
    <w:rsid w:val="00997CD2"/>
    <w:rsid w:val="00997E28"/>
    <w:rsid w:val="009A1FDE"/>
    <w:rsid w:val="009A4094"/>
    <w:rsid w:val="009A7405"/>
    <w:rsid w:val="009B04BF"/>
    <w:rsid w:val="009B1344"/>
    <w:rsid w:val="009B4652"/>
    <w:rsid w:val="009B6111"/>
    <w:rsid w:val="009B6A71"/>
    <w:rsid w:val="009C2A6D"/>
    <w:rsid w:val="009C3589"/>
    <w:rsid w:val="009C6910"/>
    <w:rsid w:val="009C6C9B"/>
    <w:rsid w:val="009C7E09"/>
    <w:rsid w:val="009D042E"/>
    <w:rsid w:val="009D07C2"/>
    <w:rsid w:val="009D22C3"/>
    <w:rsid w:val="009D2303"/>
    <w:rsid w:val="009D25D2"/>
    <w:rsid w:val="009D3438"/>
    <w:rsid w:val="009D3666"/>
    <w:rsid w:val="009D5B87"/>
    <w:rsid w:val="009D64DC"/>
    <w:rsid w:val="009E019C"/>
    <w:rsid w:val="009E0B55"/>
    <w:rsid w:val="009E527C"/>
    <w:rsid w:val="009E52B4"/>
    <w:rsid w:val="009E5E89"/>
    <w:rsid w:val="009E6061"/>
    <w:rsid w:val="009E70AF"/>
    <w:rsid w:val="009E7234"/>
    <w:rsid w:val="009E765D"/>
    <w:rsid w:val="009E7A43"/>
    <w:rsid w:val="009F11E6"/>
    <w:rsid w:val="009F3351"/>
    <w:rsid w:val="009F4208"/>
    <w:rsid w:val="009F623F"/>
    <w:rsid w:val="009F7F50"/>
    <w:rsid w:val="00A02975"/>
    <w:rsid w:val="00A041C6"/>
    <w:rsid w:val="00A06AC7"/>
    <w:rsid w:val="00A0721A"/>
    <w:rsid w:val="00A11F0F"/>
    <w:rsid w:val="00A11FEA"/>
    <w:rsid w:val="00A126EA"/>
    <w:rsid w:val="00A140F5"/>
    <w:rsid w:val="00A169E0"/>
    <w:rsid w:val="00A16CD7"/>
    <w:rsid w:val="00A2464F"/>
    <w:rsid w:val="00A24A0F"/>
    <w:rsid w:val="00A27611"/>
    <w:rsid w:val="00A30AF9"/>
    <w:rsid w:val="00A32C4F"/>
    <w:rsid w:val="00A37834"/>
    <w:rsid w:val="00A41D82"/>
    <w:rsid w:val="00A42411"/>
    <w:rsid w:val="00A42D09"/>
    <w:rsid w:val="00A44D6F"/>
    <w:rsid w:val="00A50DC1"/>
    <w:rsid w:val="00A617D6"/>
    <w:rsid w:val="00A6583B"/>
    <w:rsid w:val="00A65EB3"/>
    <w:rsid w:val="00A72314"/>
    <w:rsid w:val="00A72B47"/>
    <w:rsid w:val="00A7335C"/>
    <w:rsid w:val="00A738D2"/>
    <w:rsid w:val="00A767AE"/>
    <w:rsid w:val="00A767C8"/>
    <w:rsid w:val="00A76B49"/>
    <w:rsid w:val="00A7795F"/>
    <w:rsid w:val="00A80E27"/>
    <w:rsid w:val="00A811C9"/>
    <w:rsid w:val="00A81447"/>
    <w:rsid w:val="00A81895"/>
    <w:rsid w:val="00A81A54"/>
    <w:rsid w:val="00A81A67"/>
    <w:rsid w:val="00A82F7E"/>
    <w:rsid w:val="00A85B45"/>
    <w:rsid w:val="00A90903"/>
    <w:rsid w:val="00A90E79"/>
    <w:rsid w:val="00A92A75"/>
    <w:rsid w:val="00A94502"/>
    <w:rsid w:val="00A96AF6"/>
    <w:rsid w:val="00A97476"/>
    <w:rsid w:val="00AA1A0E"/>
    <w:rsid w:val="00AA2540"/>
    <w:rsid w:val="00AA37E1"/>
    <w:rsid w:val="00AA646F"/>
    <w:rsid w:val="00AA70F2"/>
    <w:rsid w:val="00AC1EC0"/>
    <w:rsid w:val="00AC4EB9"/>
    <w:rsid w:val="00AC6167"/>
    <w:rsid w:val="00AD128E"/>
    <w:rsid w:val="00AD1391"/>
    <w:rsid w:val="00AD42DF"/>
    <w:rsid w:val="00AD47D7"/>
    <w:rsid w:val="00AD5973"/>
    <w:rsid w:val="00AD62C3"/>
    <w:rsid w:val="00AD7189"/>
    <w:rsid w:val="00AD74F7"/>
    <w:rsid w:val="00AE0727"/>
    <w:rsid w:val="00AE4E3C"/>
    <w:rsid w:val="00AE6610"/>
    <w:rsid w:val="00AF04B9"/>
    <w:rsid w:val="00AF1E55"/>
    <w:rsid w:val="00AF25F0"/>
    <w:rsid w:val="00AF3125"/>
    <w:rsid w:val="00AF42F1"/>
    <w:rsid w:val="00AF5CA9"/>
    <w:rsid w:val="00AF6750"/>
    <w:rsid w:val="00B00AFA"/>
    <w:rsid w:val="00B03663"/>
    <w:rsid w:val="00B04700"/>
    <w:rsid w:val="00B0664A"/>
    <w:rsid w:val="00B1148D"/>
    <w:rsid w:val="00B12E12"/>
    <w:rsid w:val="00B166C3"/>
    <w:rsid w:val="00B16CF6"/>
    <w:rsid w:val="00B17C92"/>
    <w:rsid w:val="00B17FEC"/>
    <w:rsid w:val="00B22175"/>
    <w:rsid w:val="00B24726"/>
    <w:rsid w:val="00B30593"/>
    <w:rsid w:val="00B32813"/>
    <w:rsid w:val="00B33F79"/>
    <w:rsid w:val="00B35173"/>
    <w:rsid w:val="00B3529A"/>
    <w:rsid w:val="00B365B9"/>
    <w:rsid w:val="00B4250F"/>
    <w:rsid w:val="00B426E2"/>
    <w:rsid w:val="00B44D4E"/>
    <w:rsid w:val="00B45E71"/>
    <w:rsid w:val="00B460AE"/>
    <w:rsid w:val="00B4652B"/>
    <w:rsid w:val="00B46E15"/>
    <w:rsid w:val="00B46F43"/>
    <w:rsid w:val="00B47C4B"/>
    <w:rsid w:val="00B47E48"/>
    <w:rsid w:val="00B50F94"/>
    <w:rsid w:val="00B52C99"/>
    <w:rsid w:val="00B553F9"/>
    <w:rsid w:val="00B55495"/>
    <w:rsid w:val="00B564E5"/>
    <w:rsid w:val="00B57222"/>
    <w:rsid w:val="00B60974"/>
    <w:rsid w:val="00B62208"/>
    <w:rsid w:val="00B62929"/>
    <w:rsid w:val="00B6595F"/>
    <w:rsid w:val="00B66FDF"/>
    <w:rsid w:val="00B71C9C"/>
    <w:rsid w:val="00B72750"/>
    <w:rsid w:val="00B73C85"/>
    <w:rsid w:val="00B73D38"/>
    <w:rsid w:val="00B74A0D"/>
    <w:rsid w:val="00B75AE2"/>
    <w:rsid w:val="00B76BFB"/>
    <w:rsid w:val="00B775DF"/>
    <w:rsid w:val="00B77ED3"/>
    <w:rsid w:val="00B80F93"/>
    <w:rsid w:val="00B8157B"/>
    <w:rsid w:val="00B85168"/>
    <w:rsid w:val="00B865CC"/>
    <w:rsid w:val="00B955DD"/>
    <w:rsid w:val="00B9749D"/>
    <w:rsid w:val="00BA01F1"/>
    <w:rsid w:val="00BA1E88"/>
    <w:rsid w:val="00BA7A94"/>
    <w:rsid w:val="00BB18DC"/>
    <w:rsid w:val="00BB28F8"/>
    <w:rsid w:val="00BB37F4"/>
    <w:rsid w:val="00BB5F7A"/>
    <w:rsid w:val="00BB749F"/>
    <w:rsid w:val="00BC070B"/>
    <w:rsid w:val="00BC37E9"/>
    <w:rsid w:val="00BC42C9"/>
    <w:rsid w:val="00BC6802"/>
    <w:rsid w:val="00BC69CE"/>
    <w:rsid w:val="00BD21DC"/>
    <w:rsid w:val="00BD556A"/>
    <w:rsid w:val="00BD5D11"/>
    <w:rsid w:val="00BD746C"/>
    <w:rsid w:val="00BE00A8"/>
    <w:rsid w:val="00BE0452"/>
    <w:rsid w:val="00BE231D"/>
    <w:rsid w:val="00BE40BD"/>
    <w:rsid w:val="00BF0B3F"/>
    <w:rsid w:val="00BF1B19"/>
    <w:rsid w:val="00BF3459"/>
    <w:rsid w:val="00BF5C68"/>
    <w:rsid w:val="00BF5EF4"/>
    <w:rsid w:val="00BF7E03"/>
    <w:rsid w:val="00C00F1A"/>
    <w:rsid w:val="00C01147"/>
    <w:rsid w:val="00C02BFA"/>
    <w:rsid w:val="00C031CC"/>
    <w:rsid w:val="00C03B38"/>
    <w:rsid w:val="00C0531E"/>
    <w:rsid w:val="00C05C01"/>
    <w:rsid w:val="00C10A0F"/>
    <w:rsid w:val="00C12551"/>
    <w:rsid w:val="00C139CC"/>
    <w:rsid w:val="00C1674B"/>
    <w:rsid w:val="00C16E55"/>
    <w:rsid w:val="00C16F7B"/>
    <w:rsid w:val="00C1733F"/>
    <w:rsid w:val="00C17605"/>
    <w:rsid w:val="00C21AA9"/>
    <w:rsid w:val="00C222E6"/>
    <w:rsid w:val="00C22566"/>
    <w:rsid w:val="00C2326E"/>
    <w:rsid w:val="00C25069"/>
    <w:rsid w:val="00C26163"/>
    <w:rsid w:val="00C30158"/>
    <w:rsid w:val="00C30ED7"/>
    <w:rsid w:val="00C34CAE"/>
    <w:rsid w:val="00C350A7"/>
    <w:rsid w:val="00C35C38"/>
    <w:rsid w:val="00C37469"/>
    <w:rsid w:val="00C41E6A"/>
    <w:rsid w:val="00C602A0"/>
    <w:rsid w:val="00C60580"/>
    <w:rsid w:val="00C60D49"/>
    <w:rsid w:val="00C60D88"/>
    <w:rsid w:val="00C61632"/>
    <w:rsid w:val="00C62BAC"/>
    <w:rsid w:val="00C6384F"/>
    <w:rsid w:val="00C64599"/>
    <w:rsid w:val="00C6495B"/>
    <w:rsid w:val="00C64BC8"/>
    <w:rsid w:val="00C65495"/>
    <w:rsid w:val="00C67555"/>
    <w:rsid w:val="00C7025D"/>
    <w:rsid w:val="00C713A8"/>
    <w:rsid w:val="00C72AA2"/>
    <w:rsid w:val="00C7367B"/>
    <w:rsid w:val="00C80AC8"/>
    <w:rsid w:val="00C80F8E"/>
    <w:rsid w:val="00C84FA6"/>
    <w:rsid w:val="00C86F3B"/>
    <w:rsid w:val="00C87083"/>
    <w:rsid w:val="00C873B2"/>
    <w:rsid w:val="00C92110"/>
    <w:rsid w:val="00C92870"/>
    <w:rsid w:val="00C979F9"/>
    <w:rsid w:val="00CA0474"/>
    <w:rsid w:val="00CA29D7"/>
    <w:rsid w:val="00CA5912"/>
    <w:rsid w:val="00CA5A1D"/>
    <w:rsid w:val="00CA66FD"/>
    <w:rsid w:val="00CA6F27"/>
    <w:rsid w:val="00CB0293"/>
    <w:rsid w:val="00CB2BBD"/>
    <w:rsid w:val="00CB47BB"/>
    <w:rsid w:val="00CB4D9B"/>
    <w:rsid w:val="00CB5A7C"/>
    <w:rsid w:val="00CB5D04"/>
    <w:rsid w:val="00CB6E4B"/>
    <w:rsid w:val="00CC4573"/>
    <w:rsid w:val="00CC57F7"/>
    <w:rsid w:val="00CC6478"/>
    <w:rsid w:val="00CC782A"/>
    <w:rsid w:val="00CD00D3"/>
    <w:rsid w:val="00CD0775"/>
    <w:rsid w:val="00CD07FC"/>
    <w:rsid w:val="00CD2A85"/>
    <w:rsid w:val="00CD3D37"/>
    <w:rsid w:val="00CD4529"/>
    <w:rsid w:val="00CD55DF"/>
    <w:rsid w:val="00CD5DB9"/>
    <w:rsid w:val="00CD7DA6"/>
    <w:rsid w:val="00CE007F"/>
    <w:rsid w:val="00CE0694"/>
    <w:rsid w:val="00CE0844"/>
    <w:rsid w:val="00CE2E26"/>
    <w:rsid w:val="00CE3F58"/>
    <w:rsid w:val="00CE7DBD"/>
    <w:rsid w:val="00CF20B0"/>
    <w:rsid w:val="00CF3311"/>
    <w:rsid w:val="00CF3B8B"/>
    <w:rsid w:val="00CF50E1"/>
    <w:rsid w:val="00CF7B25"/>
    <w:rsid w:val="00D003C6"/>
    <w:rsid w:val="00D00AF2"/>
    <w:rsid w:val="00D032ED"/>
    <w:rsid w:val="00D03726"/>
    <w:rsid w:val="00D04204"/>
    <w:rsid w:val="00D04C30"/>
    <w:rsid w:val="00D04F36"/>
    <w:rsid w:val="00D06B70"/>
    <w:rsid w:val="00D0760A"/>
    <w:rsid w:val="00D07DB3"/>
    <w:rsid w:val="00D10AE4"/>
    <w:rsid w:val="00D11301"/>
    <w:rsid w:val="00D11D48"/>
    <w:rsid w:val="00D11FCC"/>
    <w:rsid w:val="00D13734"/>
    <w:rsid w:val="00D140F3"/>
    <w:rsid w:val="00D20E80"/>
    <w:rsid w:val="00D2213E"/>
    <w:rsid w:val="00D23A4F"/>
    <w:rsid w:val="00D23C4A"/>
    <w:rsid w:val="00D25B76"/>
    <w:rsid w:val="00D26D34"/>
    <w:rsid w:val="00D270B7"/>
    <w:rsid w:val="00D271C6"/>
    <w:rsid w:val="00D275B5"/>
    <w:rsid w:val="00D31052"/>
    <w:rsid w:val="00D31594"/>
    <w:rsid w:val="00D34CC4"/>
    <w:rsid w:val="00D34FA2"/>
    <w:rsid w:val="00D35234"/>
    <w:rsid w:val="00D36D34"/>
    <w:rsid w:val="00D37398"/>
    <w:rsid w:val="00D430DB"/>
    <w:rsid w:val="00D441BB"/>
    <w:rsid w:val="00D4490C"/>
    <w:rsid w:val="00D45F60"/>
    <w:rsid w:val="00D461F8"/>
    <w:rsid w:val="00D47AD4"/>
    <w:rsid w:val="00D506D8"/>
    <w:rsid w:val="00D51749"/>
    <w:rsid w:val="00D52529"/>
    <w:rsid w:val="00D53AB8"/>
    <w:rsid w:val="00D54979"/>
    <w:rsid w:val="00D60725"/>
    <w:rsid w:val="00D60E38"/>
    <w:rsid w:val="00D60EC6"/>
    <w:rsid w:val="00D64C7E"/>
    <w:rsid w:val="00D65ADC"/>
    <w:rsid w:val="00D65E4B"/>
    <w:rsid w:val="00D66BB7"/>
    <w:rsid w:val="00D6759B"/>
    <w:rsid w:val="00D6761F"/>
    <w:rsid w:val="00D71396"/>
    <w:rsid w:val="00D71774"/>
    <w:rsid w:val="00D71A3F"/>
    <w:rsid w:val="00D73B2B"/>
    <w:rsid w:val="00D746E7"/>
    <w:rsid w:val="00D75C11"/>
    <w:rsid w:val="00D7718C"/>
    <w:rsid w:val="00D80935"/>
    <w:rsid w:val="00D80C3B"/>
    <w:rsid w:val="00D84A59"/>
    <w:rsid w:val="00D85C6A"/>
    <w:rsid w:val="00D90231"/>
    <w:rsid w:val="00D905AC"/>
    <w:rsid w:val="00D914DA"/>
    <w:rsid w:val="00D915BD"/>
    <w:rsid w:val="00D96868"/>
    <w:rsid w:val="00D96C43"/>
    <w:rsid w:val="00D97E01"/>
    <w:rsid w:val="00DA02DF"/>
    <w:rsid w:val="00DA1924"/>
    <w:rsid w:val="00DA29EE"/>
    <w:rsid w:val="00DA3103"/>
    <w:rsid w:val="00DA7D81"/>
    <w:rsid w:val="00DB033A"/>
    <w:rsid w:val="00DB1C62"/>
    <w:rsid w:val="00DB298B"/>
    <w:rsid w:val="00DB31C8"/>
    <w:rsid w:val="00DB4B9A"/>
    <w:rsid w:val="00DB62C8"/>
    <w:rsid w:val="00DC3DD4"/>
    <w:rsid w:val="00DC45FE"/>
    <w:rsid w:val="00DD43FC"/>
    <w:rsid w:val="00DD48A6"/>
    <w:rsid w:val="00DD5968"/>
    <w:rsid w:val="00DD7642"/>
    <w:rsid w:val="00DE00F4"/>
    <w:rsid w:val="00DE0629"/>
    <w:rsid w:val="00DE0E4A"/>
    <w:rsid w:val="00DE2D7D"/>
    <w:rsid w:val="00DE2F35"/>
    <w:rsid w:val="00DE31BE"/>
    <w:rsid w:val="00DE4FC5"/>
    <w:rsid w:val="00DE5F63"/>
    <w:rsid w:val="00DE6F6A"/>
    <w:rsid w:val="00DF16D6"/>
    <w:rsid w:val="00DF36E2"/>
    <w:rsid w:val="00DF3C34"/>
    <w:rsid w:val="00DF4E22"/>
    <w:rsid w:val="00DF50BF"/>
    <w:rsid w:val="00DF6CAD"/>
    <w:rsid w:val="00DF7B0E"/>
    <w:rsid w:val="00E019D3"/>
    <w:rsid w:val="00E04B07"/>
    <w:rsid w:val="00E05132"/>
    <w:rsid w:val="00E05940"/>
    <w:rsid w:val="00E07B4B"/>
    <w:rsid w:val="00E10015"/>
    <w:rsid w:val="00E12D0A"/>
    <w:rsid w:val="00E12F99"/>
    <w:rsid w:val="00E14304"/>
    <w:rsid w:val="00E1652E"/>
    <w:rsid w:val="00E17AB6"/>
    <w:rsid w:val="00E17AB9"/>
    <w:rsid w:val="00E20096"/>
    <w:rsid w:val="00E2057B"/>
    <w:rsid w:val="00E21A2E"/>
    <w:rsid w:val="00E245CB"/>
    <w:rsid w:val="00E254AB"/>
    <w:rsid w:val="00E273C4"/>
    <w:rsid w:val="00E3061E"/>
    <w:rsid w:val="00E306B5"/>
    <w:rsid w:val="00E315E6"/>
    <w:rsid w:val="00E322D0"/>
    <w:rsid w:val="00E35254"/>
    <w:rsid w:val="00E36B0F"/>
    <w:rsid w:val="00E36F5F"/>
    <w:rsid w:val="00E43432"/>
    <w:rsid w:val="00E43CBE"/>
    <w:rsid w:val="00E4419A"/>
    <w:rsid w:val="00E44244"/>
    <w:rsid w:val="00E45A13"/>
    <w:rsid w:val="00E4715B"/>
    <w:rsid w:val="00E50171"/>
    <w:rsid w:val="00E529BE"/>
    <w:rsid w:val="00E56CB4"/>
    <w:rsid w:val="00E573B3"/>
    <w:rsid w:val="00E61217"/>
    <w:rsid w:val="00E61DFB"/>
    <w:rsid w:val="00E64117"/>
    <w:rsid w:val="00E64908"/>
    <w:rsid w:val="00E64AFF"/>
    <w:rsid w:val="00E659AB"/>
    <w:rsid w:val="00E65E37"/>
    <w:rsid w:val="00E675E1"/>
    <w:rsid w:val="00E712CA"/>
    <w:rsid w:val="00E732D7"/>
    <w:rsid w:val="00E73F10"/>
    <w:rsid w:val="00E755A1"/>
    <w:rsid w:val="00E75B13"/>
    <w:rsid w:val="00E774B1"/>
    <w:rsid w:val="00E80B41"/>
    <w:rsid w:val="00E822D6"/>
    <w:rsid w:val="00E82473"/>
    <w:rsid w:val="00E830FA"/>
    <w:rsid w:val="00E83FC9"/>
    <w:rsid w:val="00E8484E"/>
    <w:rsid w:val="00E85513"/>
    <w:rsid w:val="00E861E1"/>
    <w:rsid w:val="00E90C39"/>
    <w:rsid w:val="00E92866"/>
    <w:rsid w:val="00E932AA"/>
    <w:rsid w:val="00E9738B"/>
    <w:rsid w:val="00EA07B1"/>
    <w:rsid w:val="00EA08A4"/>
    <w:rsid w:val="00EA116D"/>
    <w:rsid w:val="00EA3981"/>
    <w:rsid w:val="00EA578C"/>
    <w:rsid w:val="00EA6B0C"/>
    <w:rsid w:val="00EB00E3"/>
    <w:rsid w:val="00EB14E8"/>
    <w:rsid w:val="00EB5384"/>
    <w:rsid w:val="00EB5B8E"/>
    <w:rsid w:val="00EB6C7F"/>
    <w:rsid w:val="00EB72F7"/>
    <w:rsid w:val="00EC0B18"/>
    <w:rsid w:val="00EC1C29"/>
    <w:rsid w:val="00EC1E17"/>
    <w:rsid w:val="00EC2BB4"/>
    <w:rsid w:val="00EC33FD"/>
    <w:rsid w:val="00EC3C6C"/>
    <w:rsid w:val="00ED0D9A"/>
    <w:rsid w:val="00ED0DED"/>
    <w:rsid w:val="00ED2E33"/>
    <w:rsid w:val="00ED45ED"/>
    <w:rsid w:val="00ED58B5"/>
    <w:rsid w:val="00ED5F51"/>
    <w:rsid w:val="00ED6022"/>
    <w:rsid w:val="00EE195E"/>
    <w:rsid w:val="00EE1B6D"/>
    <w:rsid w:val="00EE7E96"/>
    <w:rsid w:val="00EF0B02"/>
    <w:rsid w:val="00EF154A"/>
    <w:rsid w:val="00EF2790"/>
    <w:rsid w:val="00EF3E92"/>
    <w:rsid w:val="00EF5E97"/>
    <w:rsid w:val="00F01E67"/>
    <w:rsid w:val="00F02818"/>
    <w:rsid w:val="00F04504"/>
    <w:rsid w:val="00F05E48"/>
    <w:rsid w:val="00F06567"/>
    <w:rsid w:val="00F07F99"/>
    <w:rsid w:val="00F107AD"/>
    <w:rsid w:val="00F11359"/>
    <w:rsid w:val="00F11BE3"/>
    <w:rsid w:val="00F14C5B"/>
    <w:rsid w:val="00F15865"/>
    <w:rsid w:val="00F175E9"/>
    <w:rsid w:val="00F17844"/>
    <w:rsid w:val="00F17B3A"/>
    <w:rsid w:val="00F2008C"/>
    <w:rsid w:val="00F22F9B"/>
    <w:rsid w:val="00F24DE6"/>
    <w:rsid w:val="00F2553A"/>
    <w:rsid w:val="00F26338"/>
    <w:rsid w:val="00F2747D"/>
    <w:rsid w:val="00F31517"/>
    <w:rsid w:val="00F33F7F"/>
    <w:rsid w:val="00F34C50"/>
    <w:rsid w:val="00F35560"/>
    <w:rsid w:val="00F3642B"/>
    <w:rsid w:val="00F3739E"/>
    <w:rsid w:val="00F44374"/>
    <w:rsid w:val="00F451BB"/>
    <w:rsid w:val="00F453A3"/>
    <w:rsid w:val="00F47488"/>
    <w:rsid w:val="00F52117"/>
    <w:rsid w:val="00F52234"/>
    <w:rsid w:val="00F53F02"/>
    <w:rsid w:val="00F54DDD"/>
    <w:rsid w:val="00F55ADF"/>
    <w:rsid w:val="00F55FA1"/>
    <w:rsid w:val="00F56904"/>
    <w:rsid w:val="00F56D90"/>
    <w:rsid w:val="00F60722"/>
    <w:rsid w:val="00F6266A"/>
    <w:rsid w:val="00F64EEA"/>
    <w:rsid w:val="00F65084"/>
    <w:rsid w:val="00F66211"/>
    <w:rsid w:val="00F663A7"/>
    <w:rsid w:val="00F71125"/>
    <w:rsid w:val="00F713B0"/>
    <w:rsid w:val="00F717DF"/>
    <w:rsid w:val="00F71A30"/>
    <w:rsid w:val="00F72525"/>
    <w:rsid w:val="00F74067"/>
    <w:rsid w:val="00F74901"/>
    <w:rsid w:val="00F7527D"/>
    <w:rsid w:val="00F755E1"/>
    <w:rsid w:val="00F76F14"/>
    <w:rsid w:val="00F8142E"/>
    <w:rsid w:val="00F82A47"/>
    <w:rsid w:val="00F82CE6"/>
    <w:rsid w:val="00F84276"/>
    <w:rsid w:val="00F852A3"/>
    <w:rsid w:val="00F863F8"/>
    <w:rsid w:val="00F86768"/>
    <w:rsid w:val="00F905D8"/>
    <w:rsid w:val="00F90662"/>
    <w:rsid w:val="00F91210"/>
    <w:rsid w:val="00F921D7"/>
    <w:rsid w:val="00F932B1"/>
    <w:rsid w:val="00F97CE5"/>
    <w:rsid w:val="00FA092D"/>
    <w:rsid w:val="00FA29C5"/>
    <w:rsid w:val="00FA317B"/>
    <w:rsid w:val="00FA472A"/>
    <w:rsid w:val="00FB431F"/>
    <w:rsid w:val="00FC10CE"/>
    <w:rsid w:val="00FC1ABA"/>
    <w:rsid w:val="00FC24E7"/>
    <w:rsid w:val="00FC4FAB"/>
    <w:rsid w:val="00FC568B"/>
    <w:rsid w:val="00FC5843"/>
    <w:rsid w:val="00FC7693"/>
    <w:rsid w:val="00FD3CBB"/>
    <w:rsid w:val="00FD4540"/>
    <w:rsid w:val="00FD4C7E"/>
    <w:rsid w:val="00FD5C3C"/>
    <w:rsid w:val="00FD61AD"/>
    <w:rsid w:val="00FD70E3"/>
    <w:rsid w:val="00FE0660"/>
    <w:rsid w:val="00FE08BB"/>
    <w:rsid w:val="00FE450F"/>
    <w:rsid w:val="00FE57FC"/>
    <w:rsid w:val="00FE698D"/>
    <w:rsid w:val="00FF0065"/>
    <w:rsid w:val="00FF1319"/>
    <w:rsid w:val="00FF25A2"/>
    <w:rsid w:val="00FF3861"/>
    <w:rsid w:val="00FF3EC6"/>
    <w:rsid w:val="00FF4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B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04BD2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193</Words>
  <Characters>1101</Characters>
  <Application>Microsoft Office Outlook</Application>
  <DocSecurity>0</DocSecurity>
  <Lines>0</Lines>
  <Paragraphs>0</Paragraphs>
  <ScaleCrop>false</ScaleCrop>
  <Company>Управление финансов Администрации Можгинского  рай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Sveta_Z</dc:creator>
  <cp:keywords/>
  <dc:description/>
  <cp:lastModifiedBy>Городилова</cp:lastModifiedBy>
  <cp:revision>3</cp:revision>
  <dcterms:created xsi:type="dcterms:W3CDTF">2015-05-14T10:25:00Z</dcterms:created>
  <dcterms:modified xsi:type="dcterms:W3CDTF">2015-05-29T07:47:00Z</dcterms:modified>
</cp:coreProperties>
</file>